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4378549" w14:textId="5DFC8260" w:rsidR="008709F4" w:rsidRPr="00F2705B" w:rsidRDefault="005A3334" w:rsidP="008709F4">
      <w:pPr>
        <w:pStyle w:val="Heading1"/>
        <w:rPr>
          <w:rFonts w:ascii="AQA Chevin Pro Light" w:hAnsi="AQA Chevin Pro Light"/>
        </w:rPr>
      </w:pPr>
      <w:r>
        <w:rPr>
          <w:rFonts w:ascii="AQA Chevin Pro Light" w:hAnsi="AQA Chevin Pro Light"/>
        </w:rPr>
        <w:t xml:space="preserve">Scheme of </w:t>
      </w:r>
      <w:r w:rsidR="00121F8A">
        <w:rPr>
          <w:rFonts w:ascii="AQA Chevin Pro Light" w:hAnsi="AQA Chevin Pro Light"/>
        </w:rPr>
        <w:t>Learning</w:t>
      </w:r>
    </w:p>
    <w:p w14:paraId="71011FC7" w14:textId="77E418B9" w:rsidR="003B6B4F" w:rsidRPr="00F2705B" w:rsidRDefault="003B6B4F" w:rsidP="00DD5053">
      <w:pPr>
        <w:pStyle w:val="Heading2"/>
        <w:tabs>
          <w:tab w:val="left" w:pos="6720"/>
        </w:tabs>
        <w:rPr>
          <w:rFonts w:ascii="AQA Chevin Pro Light" w:hAnsi="AQA Chevin Pro Light"/>
        </w:rPr>
      </w:pPr>
      <w:r w:rsidRPr="00F2705B">
        <w:rPr>
          <w:rFonts w:ascii="AQA Chevin Pro Light" w:hAnsi="AQA Chevin Pro Light"/>
        </w:rPr>
        <w:t>Reli</w:t>
      </w:r>
      <w:r w:rsidR="005A3334">
        <w:rPr>
          <w:rFonts w:ascii="AQA Chevin Pro Light" w:hAnsi="AQA Chevin Pro Light"/>
        </w:rPr>
        <w:t>gious Studies</w:t>
      </w:r>
    </w:p>
    <w:p w14:paraId="532D0276" w14:textId="6F42FD3C" w:rsidR="00085F1F" w:rsidRPr="00F2705B" w:rsidRDefault="003B6B4F" w:rsidP="003B6B4F">
      <w:pPr>
        <w:pStyle w:val="Heading2"/>
        <w:rPr>
          <w:rFonts w:ascii="AQA Chevin Pro Light" w:hAnsi="AQA Chevin Pro Light"/>
        </w:rPr>
      </w:pPr>
      <w:r w:rsidRPr="00F2705B">
        <w:rPr>
          <w:rFonts w:ascii="AQA Chevin Pro Light" w:hAnsi="AQA Chevin Pro Light"/>
        </w:rPr>
        <w:t>The study of religions: beliefs, teaching and practices</w:t>
      </w:r>
      <w:r w:rsidR="00BD22F9">
        <w:rPr>
          <w:rFonts w:ascii="AQA Chevin Pro Light" w:hAnsi="AQA Chevin Pro Light"/>
        </w:rPr>
        <w:t xml:space="preserve"> - </w:t>
      </w:r>
      <w:r w:rsidR="002F6631">
        <w:rPr>
          <w:rFonts w:ascii="AQA Chevin Pro Light" w:hAnsi="AQA Chevin Pro Light"/>
        </w:rPr>
        <w:t>Judaism</w:t>
      </w:r>
    </w:p>
    <w:p w14:paraId="00C45BBD" w14:textId="77777777" w:rsidR="003B6B4F" w:rsidRPr="002530A2" w:rsidRDefault="003B6B4F" w:rsidP="003B6B4F">
      <w:pPr>
        <w:spacing w:line="240" w:lineRule="auto"/>
        <w:rPr>
          <w:b/>
        </w:rPr>
      </w:pPr>
    </w:p>
    <w:p w14:paraId="72DFA05C" w14:textId="59C0A42F" w:rsidR="003B6B4F" w:rsidRPr="00F2705B" w:rsidRDefault="003B6B4F" w:rsidP="003B6B4F">
      <w:pPr>
        <w:spacing w:line="240" w:lineRule="auto"/>
        <w:rPr>
          <w:rFonts w:ascii="AQA Chevin Pro Light" w:hAnsi="AQA Chevin Pro Light"/>
        </w:rPr>
      </w:pPr>
      <w:r w:rsidRPr="00F2705B">
        <w:rPr>
          <w:rFonts w:ascii="AQA Chevin Pro Light" w:hAnsi="AQA Chevin Pro Light"/>
        </w:rPr>
        <w:t xml:space="preserve">To help teachers in planning a course of study for the new GCSE </w:t>
      </w:r>
      <w:r w:rsidR="00392991">
        <w:rPr>
          <w:rFonts w:ascii="AQA Chevin Pro Light" w:hAnsi="AQA Chevin Pro Light"/>
        </w:rPr>
        <w:t>Religious Studies specification (8062)</w:t>
      </w:r>
      <w:r w:rsidRPr="00F2705B">
        <w:rPr>
          <w:rFonts w:ascii="AQA Chevin Pro Light" w:hAnsi="AQA Chevin Pro Light"/>
        </w:rPr>
        <w:t xml:space="preserve">, a possible scheme of </w:t>
      </w:r>
      <w:r w:rsidR="00121F8A">
        <w:rPr>
          <w:rFonts w:ascii="AQA Chevin Pro Light" w:hAnsi="AQA Chevin Pro Light"/>
        </w:rPr>
        <w:t>learning</w:t>
      </w:r>
      <w:r w:rsidRPr="00F2705B">
        <w:rPr>
          <w:rFonts w:ascii="AQA Chevin Pro Light" w:hAnsi="AQA Chevin Pro Light"/>
        </w:rPr>
        <w:t xml:space="preserve"> is provided below. This is purely illustrative of one way in which this course might be delivered and it is not intended to be in any way prescriptive. Teachers will need to develop schemes which suit the arrangements and time allocations of their own schools and colleges. Provided the content as given in the specification is covered, any s</w:t>
      </w:r>
      <w:r w:rsidR="00392991">
        <w:rPr>
          <w:rFonts w:ascii="AQA Chevin Pro Light" w:hAnsi="AQA Chevin Pro Light"/>
        </w:rPr>
        <w:t>ensible approach is legitimate.</w:t>
      </w:r>
    </w:p>
    <w:p w14:paraId="0817D0DE" w14:textId="484C9742" w:rsidR="003B6B4F" w:rsidRPr="00F2705B" w:rsidRDefault="003B6B4F" w:rsidP="005D1E1E">
      <w:pPr>
        <w:tabs>
          <w:tab w:val="left" w:pos="930"/>
        </w:tabs>
        <w:spacing w:line="240" w:lineRule="auto"/>
        <w:rPr>
          <w:rFonts w:ascii="AQA Chevin Pro Light" w:hAnsi="AQA Chevin Pro Light"/>
        </w:rPr>
      </w:pPr>
    </w:p>
    <w:p w14:paraId="14B48295" w14:textId="77777777" w:rsidR="003B6B4F" w:rsidRPr="00F2705B" w:rsidRDefault="003B6B4F" w:rsidP="003B6B4F">
      <w:pPr>
        <w:spacing w:line="240" w:lineRule="auto"/>
        <w:rPr>
          <w:rFonts w:ascii="AQA Chevin Pro Light" w:hAnsi="AQA Chevin Pro Light"/>
          <w:b/>
        </w:rPr>
      </w:pPr>
      <w:r w:rsidRPr="00F2705B">
        <w:rPr>
          <w:rFonts w:ascii="AQA Chevin Pro Light" w:hAnsi="AQA Chevin Pro Light"/>
          <w:b/>
        </w:rPr>
        <w:t>Assumed coverage</w:t>
      </w:r>
    </w:p>
    <w:p w14:paraId="6C024EDD" w14:textId="77777777" w:rsidR="003B6B4F" w:rsidRPr="00F2705B" w:rsidRDefault="003B6B4F" w:rsidP="003B6B4F">
      <w:pPr>
        <w:spacing w:line="240" w:lineRule="auto"/>
        <w:rPr>
          <w:rFonts w:ascii="AQA Chevin Pro Light" w:hAnsi="AQA Chevin Pro Light"/>
          <w:b/>
        </w:rPr>
      </w:pPr>
    </w:p>
    <w:p w14:paraId="2F987217" w14:textId="28E80398" w:rsidR="003B6B4F" w:rsidRDefault="003B6B4F" w:rsidP="003B6B4F">
      <w:pPr>
        <w:spacing w:line="240" w:lineRule="auto"/>
        <w:rPr>
          <w:rFonts w:ascii="AQA Chevin Pro Light" w:hAnsi="AQA Chevin Pro Light"/>
        </w:rPr>
      </w:pPr>
      <w:r w:rsidRPr="00F2705B">
        <w:rPr>
          <w:rFonts w:ascii="AQA Chevin Pro Light" w:hAnsi="AQA Chevin Pro Light"/>
        </w:rPr>
        <w:t>The scheme of work which follows is based on 120 guided le</w:t>
      </w:r>
      <w:r w:rsidR="005A3334">
        <w:rPr>
          <w:rFonts w:ascii="AQA Chevin Pro Light" w:hAnsi="AQA Chevin Pro Light"/>
        </w:rPr>
        <w:t>arning hours for the full GCSE.</w:t>
      </w:r>
    </w:p>
    <w:p w14:paraId="396D7CA8" w14:textId="77777777" w:rsidR="00392991" w:rsidRPr="00F2705B" w:rsidRDefault="00392991" w:rsidP="003B6B4F">
      <w:pPr>
        <w:spacing w:line="240" w:lineRule="auto"/>
        <w:rPr>
          <w:rFonts w:ascii="AQA Chevin Pro Light" w:hAnsi="AQA Chevin Pro Light"/>
        </w:rPr>
      </w:pPr>
    </w:p>
    <w:p w14:paraId="065DB54D" w14:textId="758E2AE8" w:rsidR="003B6B4F" w:rsidRDefault="003B6B4F" w:rsidP="003B6B4F">
      <w:pPr>
        <w:spacing w:line="240" w:lineRule="auto"/>
        <w:rPr>
          <w:rFonts w:ascii="AQA Chevin Pro Light" w:hAnsi="AQA Chevin Pro Light"/>
        </w:rPr>
      </w:pPr>
      <w:r w:rsidRPr="00F2705B">
        <w:rPr>
          <w:rFonts w:ascii="AQA Chevin Pro Light" w:hAnsi="AQA Chevin Pro Light"/>
        </w:rPr>
        <w:t>Each of the religions studied should be cov</w:t>
      </w:r>
      <w:r w:rsidR="005A3334">
        <w:rPr>
          <w:rFonts w:ascii="AQA Chevin Pro Light" w:hAnsi="AQA Chevin Pro Light"/>
        </w:rPr>
        <w:t>ered in approximately 30 hours.</w:t>
      </w:r>
    </w:p>
    <w:p w14:paraId="3A0B1E6E" w14:textId="77777777" w:rsidR="00392991" w:rsidRDefault="00392991" w:rsidP="003B6B4F">
      <w:pPr>
        <w:spacing w:line="240" w:lineRule="auto"/>
        <w:rPr>
          <w:rFonts w:ascii="AQA Chevin Pro Light" w:hAnsi="AQA Chevin Pro Light"/>
        </w:rPr>
      </w:pPr>
    </w:p>
    <w:p w14:paraId="579B2C5D" w14:textId="1B39D56C" w:rsidR="00392991" w:rsidRDefault="00392991" w:rsidP="003B6B4F">
      <w:pPr>
        <w:spacing w:line="240" w:lineRule="auto"/>
        <w:rPr>
          <w:rFonts w:ascii="AQA Chevin Pro Light" w:hAnsi="AQA Chevin Pro Light"/>
        </w:rPr>
      </w:pPr>
      <w:r w:rsidRPr="00392991">
        <w:rPr>
          <w:rFonts w:ascii="AQA Chevin Pro Light" w:hAnsi="AQA Chevin Pro Light"/>
        </w:rPr>
        <w:t>Teach alongside: The second religion studied for Component 1 and the four thematic studies from Component 2.</w:t>
      </w:r>
    </w:p>
    <w:p w14:paraId="622CF819" w14:textId="77777777" w:rsidR="00392991" w:rsidRDefault="00392991" w:rsidP="003B6B4F">
      <w:pPr>
        <w:spacing w:line="240" w:lineRule="auto"/>
        <w:rPr>
          <w:rFonts w:ascii="AQA Chevin Pro Light" w:hAnsi="AQA Chevin Pro Light"/>
        </w:rPr>
      </w:pPr>
    </w:p>
    <w:p w14:paraId="7236C406" w14:textId="77777777" w:rsidR="00392991" w:rsidRDefault="00392991" w:rsidP="003B6B4F">
      <w:pPr>
        <w:spacing w:line="240" w:lineRule="auto"/>
        <w:rPr>
          <w:rFonts w:ascii="AQA Chevin Pro Light" w:hAnsi="AQA Chevin Pro Light"/>
        </w:rPr>
      </w:pPr>
    </w:p>
    <w:p w14:paraId="3853FD97" w14:textId="77777777" w:rsidR="00392991" w:rsidRDefault="00392991" w:rsidP="003B6B4F">
      <w:pPr>
        <w:spacing w:line="240" w:lineRule="auto"/>
        <w:rPr>
          <w:rFonts w:ascii="AQA Chevin Pro Light" w:hAnsi="AQA Chevin Pro Light"/>
        </w:rPr>
      </w:pPr>
    </w:p>
    <w:p w14:paraId="09346B6A" w14:textId="77777777" w:rsidR="00392991" w:rsidRPr="00F2705B" w:rsidRDefault="00392991" w:rsidP="003B6B4F">
      <w:pPr>
        <w:spacing w:line="240" w:lineRule="auto"/>
        <w:rPr>
          <w:rFonts w:ascii="AQA Chevin Pro Light" w:hAnsi="AQA Chevin Pro Light"/>
        </w:rPr>
      </w:pPr>
    </w:p>
    <w:p w14:paraId="5400EF63" w14:textId="77777777" w:rsidR="003B6B4F" w:rsidRPr="002530A2" w:rsidRDefault="003B6B4F" w:rsidP="003B6B4F">
      <w:pPr>
        <w:spacing w:line="240" w:lineRule="auto"/>
      </w:pPr>
    </w:p>
    <w:p w14:paraId="42EC8D72" w14:textId="77777777" w:rsidR="003B6B4F" w:rsidRPr="002530A2" w:rsidRDefault="003B6B4F" w:rsidP="003B6B4F">
      <w:pPr>
        <w:spacing w:line="240" w:lineRule="auto"/>
      </w:pPr>
    </w:p>
    <w:p w14:paraId="07FB1826" w14:textId="77777777" w:rsidR="003B6B4F" w:rsidRPr="002530A2" w:rsidRDefault="003B6B4F" w:rsidP="003B6B4F">
      <w:pPr>
        <w:spacing w:line="240" w:lineRule="auto"/>
      </w:pPr>
    </w:p>
    <w:p w14:paraId="46DA1317" w14:textId="77777777" w:rsidR="003B6B4F" w:rsidRPr="002530A2" w:rsidRDefault="003B6B4F" w:rsidP="003B6B4F">
      <w:pPr>
        <w:spacing w:line="240" w:lineRule="auto"/>
      </w:pPr>
    </w:p>
    <w:p w14:paraId="371B366B" w14:textId="77777777" w:rsidR="003B6B4F" w:rsidRPr="002530A2" w:rsidRDefault="003B6B4F" w:rsidP="003B6B4F">
      <w:pPr>
        <w:spacing w:line="240" w:lineRule="auto"/>
      </w:pPr>
    </w:p>
    <w:p w14:paraId="2A037147" w14:textId="77777777" w:rsidR="003B6B4F" w:rsidRPr="002530A2" w:rsidRDefault="003B6B4F" w:rsidP="003B6B4F">
      <w:pPr>
        <w:spacing w:line="240" w:lineRule="auto"/>
      </w:pPr>
    </w:p>
    <w:p w14:paraId="611D726E" w14:textId="77777777" w:rsidR="003B6B4F" w:rsidRPr="002530A2" w:rsidRDefault="003B6B4F" w:rsidP="003B6B4F">
      <w:pPr>
        <w:spacing w:line="240" w:lineRule="auto"/>
      </w:pPr>
    </w:p>
    <w:p w14:paraId="2E091F5A" w14:textId="77777777" w:rsidR="00821AE1" w:rsidRPr="002530A2" w:rsidRDefault="00821AE1" w:rsidP="00821AE1"/>
    <w:tbl>
      <w:tblPr>
        <w:tblStyle w:val="TableGrid"/>
        <w:tblW w:w="16012" w:type="dxa"/>
        <w:jc w:val="center"/>
        <w:tblLayout w:type="fixed"/>
        <w:tblLook w:val="04A0" w:firstRow="1" w:lastRow="0" w:firstColumn="1" w:lastColumn="0" w:noHBand="0" w:noVBand="1"/>
      </w:tblPr>
      <w:tblGrid>
        <w:gridCol w:w="1133"/>
        <w:gridCol w:w="1385"/>
        <w:gridCol w:w="2693"/>
        <w:gridCol w:w="2581"/>
        <w:gridCol w:w="4536"/>
        <w:gridCol w:w="1842"/>
        <w:gridCol w:w="1842"/>
      </w:tblGrid>
      <w:tr w:rsidR="00D026EC" w:rsidRPr="002530A2" w14:paraId="33F42B84" w14:textId="46CB23D7" w:rsidTr="00D026EC">
        <w:trPr>
          <w:trHeight w:val="531"/>
          <w:jc w:val="center"/>
        </w:trPr>
        <w:tc>
          <w:tcPr>
            <w:tcW w:w="1133" w:type="dxa"/>
            <w:shd w:val="clear" w:color="auto" w:fill="D2C8E1"/>
          </w:tcPr>
          <w:p w14:paraId="749374CA" w14:textId="0941F33B" w:rsidR="00D026EC" w:rsidRPr="002530A2" w:rsidRDefault="00D026EC" w:rsidP="00314E88">
            <w:pPr>
              <w:spacing w:line="240" w:lineRule="auto"/>
              <w:rPr>
                <w:b/>
              </w:rPr>
            </w:pPr>
            <w:r>
              <w:rPr>
                <w:b/>
              </w:rPr>
              <w:t>Lesson Number</w:t>
            </w:r>
          </w:p>
          <w:p w14:paraId="57F44C70" w14:textId="77777777" w:rsidR="00D026EC" w:rsidRPr="002530A2" w:rsidRDefault="00D026EC" w:rsidP="00314E88">
            <w:pPr>
              <w:spacing w:line="240" w:lineRule="auto"/>
              <w:rPr>
                <w:b/>
              </w:rPr>
            </w:pPr>
          </w:p>
        </w:tc>
        <w:tc>
          <w:tcPr>
            <w:tcW w:w="1385" w:type="dxa"/>
            <w:shd w:val="clear" w:color="auto" w:fill="D2C8E1"/>
          </w:tcPr>
          <w:p w14:paraId="5225439F" w14:textId="707F6172" w:rsidR="00D026EC" w:rsidRPr="002530A2" w:rsidRDefault="00D026EC" w:rsidP="00CA02C3">
            <w:pPr>
              <w:spacing w:line="240" w:lineRule="auto"/>
              <w:rPr>
                <w:b/>
              </w:rPr>
            </w:pPr>
            <w:r w:rsidRPr="002530A2">
              <w:rPr>
                <w:b/>
              </w:rPr>
              <w:t>Topic title</w:t>
            </w:r>
            <w:r>
              <w:rPr>
                <w:b/>
              </w:rPr>
              <w:t xml:space="preserve"> &amp; teaching approach</w:t>
            </w:r>
          </w:p>
        </w:tc>
        <w:tc>
          <w:tcPr>
            <w:tcW w:w="2693" w:type="dxa"/>
            <w:shd w:val="clear" w:color="auto" w:fill="D2C8E1"/>
          </w:tcPr>
          <w:p w14:paraId="7AA009EB" w14:textId="521F47E4" w:rsidR="00D026EC" w:rsidRPr="002530A2" w:rsidRDefault="00D026EC" w:rsidP="00314E88">
            <w:pPr>
              <w:spacing w:line="240" w:lineRule="auto"/>
              <w:rPr>
                <w:b/>
              </w:rPr>
            </w:pPr>
            <w:r>
              <w:rPr>
                <w:b/>
              </w:rPr>
              <w:t>Learning objectives &amp; outcomes</w:t>
            </w:r>
          </w:p>
        </w:tc>
        <w:tc>
          <w:tcPr>
            <w:tcW w:w="2581" w:type="dxa"/>
            <w:shd w:val="clear" w:color="auto" w:fill="D2C8E1"/>
          </w:tcPr>
          <w:p w14:paraId="68A9706F" w14:textId="165D8AB9" w:rsidR="00D026EC" w:rsidRPr="002530A2" w:rsidRDefault="00D026EC" w:rsidP="00CA02C3">
            <w:pPr>
              <w:spacing w:line="240" w:lineRule="auto"/>
              <w:rPr>
                <w:b/>
              </w:rPr>
            </w:pPr>
            <w:r>
              <w:rPr>
                <w:b/>
              </w:rPr>
              <w:t>Context</w:t>
            </w:r>
          </w:p>
        </w:tc>
        <w:tc>
          <w:tcPr>
            <w:tcW w:w="4536" w:type="dxa"/>
            <w:shd w:val="clear" w:color="auto" w:fill="D2C8E1"/>
          </w:tcPr>
          <w:p w14:paraId="474B3A1A" w14:textId="77777777" w:rsidR="00D026EC" w:rsidRPr="002530A2" w:rsidRDefault="00D026EC" w:rsidP="006359C6">
            <w:pPr>
              <w:spacing w:line="240" w:lineRule="auto"/>
              <w:rPr>
                <w:b/>
              </w:rPr>
            </w:pPr>
            <w:r w:rsidRPr="002530A2">
              <w:rPr>
                <w:b/>
              </w:rPr>
              <w:t>Learning activity</w:t>
            </w:r>
          </w:p>
        </w:tc>
        <w:tc>
          <w:tcPr>
            <w:tcW w:w="1842" w:type="dxa"/>
            <w:shd w:val="clear" w:color="auto" w:fill="D2C8E1"/>
          </w:tcPr>
          <w:p w14:paraId="2C00C0E0" w14:textId="77777777" w:rsidR="00D026EC" w:rsidRPr="002530A2" w:rsidRDefault="00D026EC" w:rsidP="00CA02C3">
            <w:pPr>
              <w:spacing w:line="240" w:lineRule="auto"/>
              <w:rPr>
                <w:b/>
              </w:rPr>
            </w:pPr>
            <w:r w:rsidRPr="002530A2">
              <w:rPr>
                <w:b/>
              </w:rPr>
              <w:t>Resources</w:t>
            </w:r>
          </w:p>
        </w:tc>
        <w:tc>
          <w:tcPr>
            <w:tcW w:w="1842" w:type="dxa"/>
            <w:shd w:val="clear" w:color="auto" w:fill="D2C8E1"/>
          </w:tcPr>
          <w:p w14:paraId="7A2ACCC3" w14:textId="0BA581FC" w:rsidR="00D026EC" w:rsidRPr="002530A2" w:rsidRDefault="00E43A64" w:rsidP="00CA02C3">
            <w:pPr>
              <w:spacing w:line="240" w:lineRule="auto"/>
              <w:rPr>
                <w:b/>
              </w:rPr>
            </w:pPr>
            <w:r>
              <w:rPr>
                <w:b/>
              </w:rPr>
              <w:t>Scaffolding &amp; whole school approaches</w:t>
            </w:r>
          </w:p>
        </w:tc>
      </w:tr>
      <w:tr w:rsidR="00D026EC" w:rsidRPr="000C5753" w14:paraId="37C55E49" w14:textId="56FE56FD" w:rsidTr="00D026EC">
        <w:trPr>
          <w:trHeight w:val="6295"/>
          <w:jc w:val="center"/>
        </w:trPr>
        <w:tc>
          <w:tcPr>
            <w:tcW w:w="1133" w:type="dxa"/>
          </w:tcPr>
          <w:p w14:paraId="39362E23" w14:textId="77777777" w:rsidR="00D026EC" w:rsidRPr="000C5753" w:rsidRDefault="00D026EC" w:rsidP="00822BDC">
            <w:pPr>
              <w:rPr>
                <w:rFonts w:cs="Arial"/>
                <w:szCs w:val="22"/>
              </w:rPr>
            </w:pPr>
            <w:r w:rsidRPr="000C5753">
              <w:rPr>
                <w:rFonts w:cs="Arial"/>
                <w:szCs w:val="22"/>
              </w:rPr>
              <w:t>Lesson 1</w:t>
            </w:r>
          </w:p>
          <w:p w14:paraId="6E94BD9E" w14:textId="77777777" w:rsidR="00D026EC" w:rsidRPr="000C5753" w:rsidRDefault="00D026EC" w:rsidP="006359C6">
            <w:pPr>
              <w:rPr>
                <w:rFonts w:cs="Arial"/>
                <w:szCs w:val="22"/>
              </w:rPr>
            </w:pPr>
          </w:p>
        </w:tc>
        <w:tc>
          <w:tcPr>
            <w:tcW w:w="1385" w:type="dxa"/>
          </w:tcPr>
          <w:p w14:paraId="3E1F668C" w14:textId="0AD08E96" w:rsidR="00D026EC" w:rsidRPr="000C5753" w:rsidRDefault="00D026EC" w:rsidP="00FA4B47">
            <w:pPr>
              <w:rPr>
                <w:rFonts w:cs="Arial"/>
                <w:szCs w:val="22"/>
              </w:rPr>
            </w:pPr>
            <w:r>
              <w:t>Introduction to Judaism. There will be a strong emphasis in this first lesson on teacher explanation (about divergent Jewish views) and on questioning skills.</w:t>
            </w:r>
          </w:p>
        </w:tc>
        <w:tc>
          <w:tcPr>
            <w:tcW w:w="2693" w:type="dxa"/>
          </w:tcPr>
          <w:p w14:paraId="0D0C659D" w14:textId="5EE5501A" w:rsidR="00D026EC" w:rsidRPr="000C5753" w:rsidRDefault="00257D43" w:rsidP="00FA4B47">
            <w:pPr>
              <w:rPr>
                <w:rFonts w:cs="Arial"/>
                <w:szCs w:val="22"/>
              </w:rPr>
            </w:pPr>
            <w:r>
              <w:rPr>
                <w:rFonts w:cs="Arial"/>
                <w:szCs w:val="22"/>
              </w:rPr>
              <w:t>To i</w:t>
            </w:r>
            <w:r w:rsidR="00D026EC">
              <w:rPr>
                <w:rFonts w:cs="Arial"/>
                <w:szCs w:val="22"/>
              </w:rPr>
              <w:t>ntroduc</w:t>
            </w:r>
            <w:r>
              <w:rPr>
                <w:rFonts w:cs="Arial"/>
                <w:szCs w:val="22"/>
              </w:rPr>
              <w:t>e</w:t>
            </w:r>
            <w:r w:rsidR="00D026EC">
              <w:rPr>
                <w:rFonts w:cs="Arial"/>
                <w:szCs w:val="22"/>
              </w:rPr>
              <w:t xml:space="preserve"> the idea of common and divergent views within Judaism.</w:t>
            </w:r>
          </w:p>
        </w:tc>
        <w:tc>
          <w:tcPr>
            <w:tcW w:w="2581" w:type="dxa"/>
          </w:tcPr>
          <w:p w14:paraId="02B839B2" w14:textId="31CD4CE8" w:rsidR="00D026EC" w:rsidRPr="000C5753" w:rsidRDefault="00D026EC" w:rsidP="00003252">
            <w:pPr>
              <w:rPr>
                <w:rFonts w:cs="Arial"/>
                <w:szCs w:val="22"/>
              </w:rPr>
            </w:pPr>
            <w:r>
              <w:t>The focus is on encouraging awareness of the diversity of and within Judaism but of its common basis in the Torah.</w:t>
            </w:r>
          </w:p>
        </w:tc>
        <w:tc>
          <w:tcPr>
            <w:tcW w:w="4536" w:type="dxa"/>
          </w:tcPr>
          <w:p w14:paraId="2C0C1C73" w14:textId="0743331D" w:rsidR="00D026EC" w:rsidRDefault="00D026EC" w:rsidP="006475A6">
            <w:r>
              <w:t>What does it mean to say that Judaism is a world religion?</w:t>
            </w:r>
          </w:p>
          <w:p w14:paraId="67AC3C25" w14:textId="77777777" w:rsidR="00D026EC" w:rsidRDefault="00D026EC" w:rsidP="006475A6">
            <w:r>
              <w:t>Students might be enabled to recognise the diversity of Judaism with the help of a distribution map (there are many on the internet).</w:t>
            </w:r>
          </w:p>
          <w:p w14:paraId="2BD0752A" w14:textId="77777777" w:rsidR="00D026EC" w:rsidRDefault="00D026EC" w:rsidP="006475A6"/>
          <w:p w14:paraId="558C4583" w14:textId="311AB42B" w:rsidR="00D026EC" w:rsidRDefault="00D026EC" w:rsidP="006475A6">
            <w:r>
              <w:t xml:space="preserve">Teachers might create a collage of appropriate photos created from reliable Jewish sources, </w:t>
            </w:r>
            <w:proofErr w:type="spellStart"/>
            <w:r>
              <w:t>eg</w:t>
            </w:r>
            <w:proofErr w:type="spellEnd"/>
            <w:r>
              <w:t xml:space="preserve"> </w:t>
            </w:r>
            <w:hyperlink r:id="rId8" w:history="1">
              <w:r w:rsidRPr="005B790B">
                <w:rPr>
                  <w:rStyle w:val="Hyperlink"/>
                </w:rPr>
                <w:t>jewishlens.org</w:t>
              </w:r>
            </w:hyperlink>
            <w:r>
              <w:t xml:space="preserve"> to reinforce the diversity and discourage stereotypes.</w:t>
            </w:r>
          </w:p>
          <w:p w14:paraId="772B9802" w14:textId="77777777" w:rsidR="00D026EC" w:rsidRDefault="00D026EC" w:rsidP="006475A6"/>
          <w:p w14:paraId="1A977B96" w14:textId="307D279B" w:rsidR="00D026EC" w:rsidRDefault="00D026EC" w:rsidP="009078C9">
            <w:r>
              <w:t xml:space="preserve">Students should be aware that within Judaism there are different groups, reflecting differing understanding of how to be a Jew in an ever-changing world. In the specification </w:t>
            </w:r>
          </w:p>
          <w:p w14:paraId="46C09930" w14:textId="77777777" w:rsidR="00D026EC" w:rsidRDefault="00D026EC" w:rsidP="00F549E2">
            <w:r>
              <w:t xml:space="preserve">there is reference to Orthodox and Reform Judaism, but the more able might look also at the perspectives of Conservative and Liberal Judaism. (For teachers needing an introduction to the differences in emphasis, </w:t>
            </w:r>
            <w:hyperlink r:id="rId9" w:history="1">
              <w:r w:rsidRPr="00130347">
                <w:rPr>
                  <w:rStyle w:val="Hyperlink"/>
                </w:rPr>
                <w:t>bbc.co.uk/religion/religions/</w:t>
              </w:r>
              <w:proofErr w:type="spellStart"/>
              <w:r w:rsidRPr="00130347">
                <w:rPr>
                  <w:rStyle w:val="Hyperlink"/>
                </w:rPr>
                <w:t>judaism</w:t>
              </w:r>
              <w:proofErr w:type="spellEnd"/>
            </w:hyperlink>
            <w:r>
              <w:t xml:space="preserve"> contains explanatory summaries.)</w:t>
            </w:r>
          </w:p>
          <w:p w14:paraId="630C1115" w14:textId="375804E5" w:rsidR="00D026EC" w:rsidRPr="000C5753" w:rsidRDefault="00D026EC" w:rsidP="00F549E2">
            <w:pPr>
              <w:rPr>
                <w:rFonts w:cs="Arial"/>
                <w:szCs w:val="22"/>
              </w:rPr>
            </w:pPr>
          </w:p>
        </w:tc>
        <w:tc>
          <w:tcPr>
            <w:tcW w:w="1842" w:type="dxa"/>
          </w:tcPr>
          <w:p w14:paraId="6A3FB3A5" w14:textId="2DFAE834" w:rsidR="00D026EC" w:rsidRDefault="00D026EC" w:rsidP="006475A6">
            <w:r>
              <w:t>Internet access</w:t>
            </w:r>
          </w:p>
          <w:p w14:paraId="28DBB17D" w14:textId="0091B783" w:rsidR="00D026EC" w:rsidRPr="002E5C30" w:rsidRDefault="00D026EC" w:rsidP="006475A6">
            <w:pPr>
              <w:rPr>
                <w:rStyle w:val="Hyperlink"/>
              </w:rPr>
            </w:pPr>
            <w:r>
              <w:fldChar w:fldCharType="begin"/>
            </w:r>
            <w:r>
              <w:instrText xml:space="preserve"> HYPERLINK "http://www.bod.org.uk/" </w:instrText>
            </w:r>
            <w:r>
              <w:fldChar w:fldCharType="separate"/>
            </w:r>
            <w:r w:rsidRPr="002E5C30">
              <w:rPr>
                <w:rStyle w:val="Hyperlink"/>
              </w:rPr>
              <w:t>bod.org.uk.</w:t>
            </w:r>
          </w:p>
          <w:p w14:paraId="602CD511" w14:textId="529F1D8B" w:rsidR="00D026EC" w:rsidRDefault="00D026EC" w:rsidP="006475A6">
            <w:r>
              <w:fldChar w:fldCharType="end"/>
            </w:r>
          </w:p>
          <w:p w14:paraId="0F34C09C" w14:textId="28571DB0" w:rsidR="00D026EC" w:rsidRDefault="00D026EC" w:rsidP="006475A6">
            <w:hyperlink r:id="rId10" w:history="1">
              <w:r w:rsidRPr="00687204">
                <w:rPr>
                  <w:rStyle w:val="Hyperlink"/>
                </w:rPr>
                <w:t>bbc.co.uk/religion/religions/</w:t>
              </w:r>
              <w:proofErr w:type="spellStart"/>
              <w:r w:rsidRPr="00687204">
                <w:rPr>
                  <w:rStyle w:val="Hyperlink"/>
                </w:rPr>
                <w:t>judaism</w:t>
              </w:r>
              <w:proofErr w:type="spellEnd"/>
            </w:hyperlink>
            <w:r>
              <w:t>.</w:t>
            </w:r>
          </w:p>
          <w:p w14:paraId="32F6D0C2" w14:textId="77777777" w:rsidR="00D026EC" w:rsidRDefault="00D026EC" w:rsidP="006475A6"/>
          <w:p w14:paraId="2EE23985" w14:textId="47AD1BC6" w:rsidR="00D026EC" w:rsidRPr="000C5753" w:rsidRDefault="00D04CA5" w:rsidP="006C563B">
            <w:pPr>
              <w:rPr>
                <w:rFonts w:cs="Arial"/>
                <w:szCs w:val="22"/>
              </w:rPr>
            </w:pPr>
            <w:r>
              <w:t>C</w:t>
            </w:r>
            <w:r w:rsidR="00D026EC">
              <w:t>hapter</w:t>
            </w:r>
            <w:r>
              <w:t xml:space="preserve"> 2.3 of</w:t>
            </w:r>
            <w:r w:rsidR="00D026EC">
              <w:t xml:space="preserve"> Judaism text books.</w:t>
            </w:r>
          </w:p>
        </w:tc>
        <w:tc>
          <w:tcPr>
            <w:tcW w:w="1842" w:type="dxa"/>
          </w:tcPr>
          <w:p w14:paraId="765C1561" w14:textId="7C838633" w:rsidR="00D026EC" w:rsidRDefault="005F7C65" w:rsidP="006475A6">
            <w:r>
              <w:t>Some students will focus on contrasting only Orthodox &amp; Reform Judaism, whereas others can include Conservative &amp; Liberal Jewish perspectives.</w:t>
            </w:r>
          </w:p>
        </w:tc>
      </w:tr>
    </w:tbl>
    <w:p w14:paraId="406CF386" w14:textId="77777777" w:rsidR="004801FD" w:rsidRDefault="004801FD">
      <w:pPr>
        <w:spacing w:line="240" w:lineRule="auto"/>
      </w:pPr>
    </w:p>
    <w:p w14:paraId="4611997A" w14:textId="77777777" w:rsidR="004801FD" w:rsidRDefault="004801FD">
      <w:pPr>
        <w:spacing w:line="240" w:lineRule="auto"/>
      </w:pPr>
    </w:p>
    <w:p w14:paraId="2C39B73C" w14:textId="77777777" w:rsidR="004801FD" w:rsidRDefault="004801FD">
      <w:pPr>
        <w:spacing w:line="240" w:lineRule="auto"/>
      </w:pPr>
    </w:p>
    <w:p w14:paraId="470EB2AD" w14:textId="0A2E507E" w:rsidR="009078C9" w:rsidRDefault="009078C9">
      <w:pPr>
        <w:spacing w:line="240" w:lineRule="auto"/>
      </w:pPr>
    </w:p>
    <w:tbl>
      <w:tblPr>
        <w:tblStyle w:val="TableGrid"/>
        <w:tblpPr w:leftFromText="180" w:rightFromText="180" w:vertAnchor="page" w:horzAnchor="margin" w:tblpXSpec="center" w:tblpY="2369"/>
        <w:tblW w:w="16155" w:type="dxa"/>
        <w:tblLayout w:type="fixed"/>
        <w:tblLook w:val="04A0" w:firstRow="1" w:lastRow="0" w:firstColumn="1" w:lastColumn="0" w:noHBand="0" w:noVBand="1"/>
      </w:tblPr>
      <w:tblGrid>
        <w:gridCol w:w="1133"/>
        <w:gridCol w:w="1385"/>
        <w:gridCol w:w="2693"/>
        <w:gridCol w:w="2581"/>
        <w:gridCol w:w="4677"/>
        <w:gridCol w:w="1843"/>
        <w:gridCol w:w="1843"/>
      </w:tblGrid>
      <w:tr w:rsidR="00D026EC" w:rsidRPr="002530A2" w14:paraId="7A0E9346" w14:textId="02524E89" w:rsidTr="00D026EC">
        <w:trPr>
          <w:trHeight w:val="531"/>
        </w:trPr>
        <w:tc>
          <w:tcPr>
            <w:tcW w:w="1133" w:type="dxa"/>
            <w:shd w:val="clear" w:color="auto" w:fill="D2C8E1"/>
          </w:tcPr>
          <w:p w14:paraId="19E97CD4" w14:textId="77777777" w:rsidR="00D026EC" w:rsidRPr="002530A2" w:rsidRDefault="00D026EC" w:rsidP="00B47C24">
            <w:pPr>
              <w:spacing w:line="240" w:lineRule="auto"/>
              <w:rPr>
                <w:b/>
              </w:rPr>
            </w:pPr>
            <w:r>
              <w:rPr>
                <w:b/>
              </w:rPr>
              <w:t>Lesson Number</w:t>
            </w:r>
          </w:p>
          <w:p w14:paraId="2D668CA9" w14:textId="77777777" w:rsidR="00D026EC" w:rsidRPr="002530A2" w:rsidRDefault="00D026EC" w:rsidP="00B47C24">
            <w:pPr>
              <w:spacing w:line="240" w:lineRule="auto"/>
              <w:rPr>
                <w:b/>
              </w:rPr>
            </w:pPr>
          </w:p>
        </w:tc>
        <w:tc>
          <w:tcPr>
            <w:tcW w:w="1385" w:type="dxa"/>
            <w:shd w:val="clear" w:color="auto" w:fill="D2C8E1"/>
          </w:tcPr>
          <w:p w14:paraId="522EF959" w14:textId="44DA3B39" w:rsidR="00D026EC" w:rsidRPr="002530A2" w:rsidRDefault="00D026EC" w:rsidP="00B47C24">
            <w:pPr>
              <w:spacing w:line="240" w:lineRule="auto"/>
              <w:rPr>
                <w:b/>
              </w:rPr>
            </w:pPr>
            <w:r w:rsidRPr="002530A2">
              <w:rPr>
                <w:b/>
              </w:rPr>
              <w:t>Topic title</w:t>
            </w:r>
            <w:r>
              <w:rPr>
                <w:b/>
              </w:rPr>
              <w:t xml:space="preserve"> &amp; teaching approach</w:t>
            </w:r>
          </w:p>
        </w:tc>
        <w:tc>
          <w:tcPr>
            <w:tcW w:w="2693" w:type="dxa"/>
            <w:shd w:val="clear" w:color="auto" w:fill="D2C8E1"/>
          </w:tcPr>
          <w:p w14:paraId="6F20AFE2" w14:textId="571D6A96" w:rsidR="00D026EC" w:rsidRPr="002530A2" w:rsidRDefault="00D026EC" w:rsidP="00B47C24">
            <w:pPr>
              <w:spacing w:line="240" w:lineRule="auto"/>
              <w:rPr>
                <w:b/>
              </w:rPr>
            </w:pPr>
            <w:r>
              <w:rPr>
                <w:b/>
              </w:rPr>
              <w:t>Learning objectives &amp; outcomes</w:t>
            </w:r>
          </w:p>
        </w:tc>
        <w:tc>
          <w:tcPr>
            <w:tcW w:w="2581" w:type="dxa"/>
            <w:shd w:val="clear" w:color="auto" w:fill="D2C8E1"/>
          </w:tcPr>
          <w:p w14:paraId="54086829" w14:textId="75B133F0" w:rsidR="00D026EC" w:rsidRPr="002530A2" w:rsidRDefault="00D026EC" w:rsidP="00B47C24">
            <w:pPr>
              <w:spacing w:line="240" w:lineRule="auto"/>
              <w:rPr>
                <w:b/>
              </w:rPr>
            </w:pPr>
            <w:r>
              <w:rPr>
                <w:b/>
              </w:rPr>
              <w:t>Context</w:t>
            </w:r>
          </w:p>
        </w:tc>
        <w:tc>
          <w:tcPr>
            <w:tcW w:w="4677" w:type="dxa"/>
            <w:shd w:val="clear" w:color="auto" w:fill="D2C8E1"/>
          </w:tcPr>
          <w:p w14:paraId="6190DEDC" w14:textId="77777777" w:rsidR="00D026EC" w:rsidRPr="002530A2" w:rsidRDefault="00D026EC" w:rsidP="00B47C24">
            <w:pPr>
              <w:spacing w:line="240" w:lineRule="auto"/>
              <w:rPr>
                <w:b/>
              </w:rPr>
            </w:pPr>
            <w:r w:rsidRPr="002530A2">
              <w:rPr>
                <w:b/>
              </w:rPr>
              <w:t>Learning activity</w:t>
            </w:r>
          </w:p>
        </w:tc>
        <w:tc>
          <w:tcPr>
            <w:tcW w:w="1843" w:type="dxa"/>
            <w:shd w:val="clear" w:color="auto" w:fill="D2C8E1"/>
          </w:tcPr>
          <w:p w14:paraId="0DC28254" w14:textId="77777777" w:rsidR="00D026EC" w:rsidRPr="002530A2" w:rsidRDefault="00D026EC" w:rsidP="00B47C24">
            <w:pPr>
              <w:spacing w:line="240" w:lineRule="auto"/>
              <w:rPr>
                <w:b/>
              </w:rPr>
            </w:pPr>
            <w:r w:rsidRPr="002530A2">
              <w:rPr>
                <w:b/>
              </w:rPr>
              <w:t>Resources</w:t>
            </w:r>
          </w:p>
        </w:tc>
        <w:tc>
          <w:tcPr>
            <w:tcW w:w="1843" w:type="dxa"/>
            <w:shd w:val="clear" w:color="auto" w:fill="D2C8E1"/>
          </w:tcPr>
          <w:p w14:paraId="2A9B8D6D" w14:textId="7C685090" w:rsidR="00D026EC" w:rsidRPr="002530A2" w:rsidRDefault="00E43A64" w:rsidP="00B47C24">
            <w:pPr>
              <w:spacing w:line="240" w:lineRule="auto"/>
              <w:rPr>
                <w:b/>
              </w:rPr>
            </w:pPr>
            <w:r>
              <w:rPr>
                <w:b/>
              </w:rPr>
              <w:t>Scaffolding &amp; whole school approaches</w:t>
            </w:r>
          </w:p>
        </w:tc>
      </w:tr>
      <w:tr w:rsidR="00D026EC" w:rsidRPr="002530A2" w14:paraId="640DC71A" w14:textId="2C8D5628" w:rsidTr="00D026EC">
        <w:trPr>
          <w:trHeight w:val="5737"/>
        </w:trPr>
        <w:tc>
          <w:tcPr>
            <w:tcW w:w="1133" w:type="dxa"/>
            <w:shd w:val="clear" w:color="auto" w:fill="auto"/>
          </w:tcPr>
          <w:p w14:paraId="555A2FA1" w14:textId="77777777" w:rsidR="00D026EC" w:rsidRDefault="00D026EC" w:rsidP="00B47C24">
            <w:pPr>
              <w:spacing w:line="240" w:lineRule="auto"/>
              <w:rPr>
                <w:b/>
              </w:rPr>
            </w:pPr>
          </w:p>
        </w:tc>
        <w:tc>
          <w:tcPr>
            <w:tcW w:w="1385" w:type="dxa"/>
            <w:shd w:val="clear" w:color="auto" w:fill="auto"/>
          </w:tcPr>
          <w:p w14:paraId="7FE215DE" w14:textId="77777777" w:rsidR="00D026EC" w:rsidRPr="002530A2" w:rsidRDefault="00D026EC" w:rsidP="00B47C24">
            <w:pPr>
              <w:spacing w:line="240" w:lineRule="auto"/>
              <w:rPr>
                <w:b/>
              </w:rPr>
            </w:pPr>
          </w:p>
        </w:tc>
        <w:tc>
          <w:tcPr>
            <w:tcW w:w="2693" w:type="dxa"/>
            <w:shd w:val="clear" w:color="auto" w:fill="auto"/>
          </w:tcPr>
          <w:p w14:paraId="1F6DD272" w14:textId="77777777" w:rsidR="00D026EC" w:rsidRPr="002530A2" w:rsidRDefault="00D026EC" w:rsidP="00B47C24">
            <w:pPr>
              <w:spacing w:line="240" w:lineRule="auto"/>
              <w:rPr>
                <w:b/>
              </w:rPr>
            </w:pPr>
          </w:p>
        </w:tc>
        <w:tc>
          <w:tcPr>
            <w:tcW w:w="2581" w:type="dxa"/>
            <w:shd w:val="clear" w:color="auto" w:fill="auto"/>
          </w:tcPr>
          <w:p w14:paraId="532F2F5D" w14:textId="77777777" w:rsidR="00D026EC" w:rsidRPr="002530A2" w:rsidRDefault="00D026EC" w:rsidP="00B47C24">
            <w:pPr>
              <w:spacing w:line="240" w:lineRule="auto"/>
              <w:rPr>
                <w:b/>
              </w:rPr>
            </w:pPr>
          </w:p>
        </w:tc>
        <w:tc>
          <w:tcPr>
            <w:tcW w:w="4677" w:type="dxa"/>
            <w:shd w:val="clear" w:color="auto" w:fill="auto"/>
          </w:tcPr>
          <w:p w14:paraId="65ECEEDD" w14:textId="5077AF93" w:rsidR="00D026EC" w:rsidRDefault="00D026EC" w:rsidP="00B47C24">
            <w:r>
              <w:t xml:space="preserve">The Jewish Board of Deputies website gives the number of UK Jews in 2011, together with a breakdown of numbers of traditional, secular </w:t>
            </w:r>
            <w:proofErr w:type="spellStart"/>
            <w:r>
              <w:t>etc.Jews</w:t>
            </w:r>
            <w:proofErr w:type="spellEnd"/>
            <w:r>
              <w:t>.</w:t>
            </w:r>
          </w:p>
          <w:p w14:paraId="653DA5CC" w14:textId="77777777" w:rsidR="00D026EC" w:rsidRDefault="00D026EC" w:rsidP="00B47C24"/>
          <w:p w14:paraId="2DD29E35" w14:textId="77777777" w:rsidR="00D026EC" w:rsidRDefault="00D026EC" w:rsidP="00B47C24">
            <w:pPr>
              <w:spacing w:line="240" w:lineRule="auto"/>
            </w:pPr>
            <w:r>
              <w:t xml:space="preserve">Students also need to be aware of the centrality to Orthodox and Reform Judaism of the written and oral Torah and might create a chart showing the three parts of the </w:t>
            </w:r>
            <w:proofErr w:type="spellStart"/>
            <w:r>
              <w:t>Tenakh</w:t>
            </w:r>
            <w:proofErr w:type="spellEnd"/>
            <w:r>
              <w:t xml:space="preserve"> and the two parts of the Talmud. The 4th of Maimonides’ (12th century Jewish philosopher) 13 Principles states that both written and oral Torah were given to Moses. Orthodox Jews believe this. Some Reform Jews and all Liberal Jews reject this belief.</w:t>
            </w:r>
          </w:p>
          <w:p w14:paraId="5438D55B" w14:textId="4D9486B3" w:rsidR="00D026EC" w:rsidRPr="002530A2" w:rsidRDefault="00D026EC" w:rsidP="00B47C24">
            <w:pPr>
              <w:spacing w:line="240" w:lineRule="auto"/>
              <w:rPr>
                <w:b/>
              </w:rPr>
            </w:pPr>
          </w:p>
        </w:tc>
        <w:tc>
          <w:tcPr>
            <w:tcW w:w="1843" w:type="dxa"/>
            <w:shd w:val="clear" w:color="auto" w:fill="auto"/>
          </w:tcPr>
          <w:p w14:paraId="235DE458" w14:textId="77777777" w:rsidR="00D026EC" w:rsidRPr="002530A2" w:rsidRDefault="00D026EC" w:rsidP="00B47C24">
            <w:pPr>
              <w:spacing w:line="240" w:lineRule="auto"/>
              <w:rPr>
                <w:b/>
              </w:rPr>
            </w:pPr>
          </w:p>
        </w:tc>
        <w:tc>
          <w:tcPr>
            <w:tcW w:w="1843" w:type="dxa"/>
          </w:tcPr>
          <w:p w14:paraId="452F18EB" w14:textId="77777777" w:rsidR="00D026EC" w:rsidRPr="002530A2" w:rsidRDefault="00D026EC" w:rsidP="00B47C24">
            <w:pPr>
              <w:spacing w:line="240" w:lineRule="auto"/>
              <w:rPr>
                <w:b/>
              </w:rPr>
            </w:pPr>
          </w:p>
        </w:tc>
      </w:tr>
    </w:tbl>
    <w:p w14:paraId="72D93D4B" w14:textId="65714FC9" w:rsidR="009078C9" w:rsidRDefault="009078C9">
      <w:pPr>
        <w:spacing w:line="240" w:lineRule="auto"/>
      </w:pPr>
      <w:r>
        <w:br w:type="page"/>
      </w:r>
    </w:p>
    <w:p w14:paraId="26A745C7" w14:textId="77777777" w:rsidR="00B47C24" w:rsidRDefault="00B47C24"/>
    <w:tbl>
      <w:tblPr>
        <w:tblStyle w:val="TableGrid"/>
        <w:tblW w:w="15871" w:type="dxa"/>
        <w:jc w:val="center"/>
        <w:tblLayout w:type="fixed"/>
        <w:tblLook w:val="04A0" w:firstRow="1" w:lastRow="0" w:firstColumn="1" w:lastColumn="0" w:noHBand="0" w:noVBand="1"/>
      </w:tblPr>
      <w:tblGrid>
        <w:gridCol w:w="1133"/>
        <w:gridCol w:w="1385"/>
        <w:gridCol w:w="2155"/>
        <w:gridCol w:w="2410"/>
        <w:gridCol w:w="4252"/>
        <w:gridCol w:w="2410"/>
        <w:gridCol w:w="2126"/>
      </w:tblGrid>
      <w:tr w:rsidR="00D026EC" w:rsidRPr="002530A2" w14:paraId="684A0BF1" w14:textId="151A87E2" w:rsidTr="00D026EC">
        <w:trPr>
          <w:trHeight w:val="531"/>
          <w:jc w:val="center"/>
        </w:trPr>
        <w:tc>
          <w:tcPr>
            <w:tcW w:w="1133" w:type="dxa"/>
            <w:shd w:val="clear" w:color="auto" w:fill="D2C8E1"/>
          </w:tcPr>
          <w:p w14:paraId="53853584" w14:textId="6FFB5616" w:rsidR="00D026EC" w:rsidRPr="002530A2" w:rsidRDefault="00D026EC" w:rsidP="00F95144">
            <w:pPr>
              <w:spacing w:line="240" w:lineRule="auto"/>
              <w:rPr>
                <w:b/>
              </w:rPr>
            </w:pPr>
            <w:r>
              <w:rPr>
                <w:b/>
              </w:rPr>
              <w:t>Lesson Number</w:t>
            </w:r>
          </w:p>
          <w:p w14:paraId="3862F90C" w14:textId="77777777" w:rsidR="00D026EC" w:rsidRPr="002530A2" w:rsidRDefault="00D026EC" w:rsidP="00F95144">
            <w:pPr>
              <w:spacing w:line="240" w:lineRule="auto"/>
              <w:rPr>
                <w:b/>
              </w:rPr>
            </w:pPr>
          </w:p>
        </w:tc>
        <w:tc>
          <w:tcPr>
            <w:tcW w:w="1385" w:type="dxa"/>
            <w:shd w:val="clear" w:color="auto" w:fill="D2C8E1"/>
          </w:tcPr>
          <w:p w14:paraId="47F91102" w14:textId="21F476A2" w:rsidR="00D026EC" w:rsidRPr="002530A2" w:rsidRDefault="00D026EC" w:rsidP="00F95144">
            <w:pPr>
              <w:spacing w:line="240" w:lineRule="auto"/>
              <w:rPr>
                <w:b/>
              </w:rPr>
            </w:pPr>
            <w:r w:rsidRPr="002530A2">
              <w:rPr>
                <w:b/>
              </w:rPr>
              <w:t>Topic title</w:t>
            </w:r>
            <w:r>
              <w:rPr>
                <w:b/>
              </w:rPr>
              <w:t xml:space="preserve"> &amp; teaching approach</w:t>
            </w:r>
          </w:p>
        </w:tc>
        <w:tc>
          <w:tcPr>
            <w:tcW w:w="2155" w:type="dxa"/>
            <w:shd w:val="clear" w:color="auto" w:fill="D2C8E1"/>
          </w:tcPr>
          <w:p w14:paraId="390E56CA" w14:textId="2C2E4252" w:rsidR="00D026EC" w:rsidRPr="002530A2" w:rsidRDefault="00D026EC" w:rsidP="00F95144">
            <w:pPr>
              <w:spacing w:line="240" w:lineRule="auto"/>
              <w:rPr>
                <w:b/>
              </w:rPr>
            </w:pPr>
            <w:r>
              <w:rPr>
                <w:b/>
              </w:rPr>
              <w:t>Learning objectives &amp; outcomes</w:t>
            </w:r>
          </w:p>
        </w:tc>
        <w:tc>
          <w:tcPr>
            <w:tcW w:w="2410" w:type="dxa"/>
            <w:shd w:val="clear" w:color="auto" w:fill="D2C8E1"/>
          </w:tcPr>
          <w:p w14:paraId="76244DC9" w14:textId="42D290DA" w:rsidR="00D026EC" w:rsidRPr="002530A2" w:rsidRDefault="00D026EC" w:rsidP="00F95144">
            <w:pPr>
              <w:spacing w:line="240" w:lineRule="auto"/>
              <w:rPr>
                <w:b/>
              </w:rPr>
            </w:pPr>
            <w:r>
              <w:rPr>
                <w:b/>
              </w:rPr>
              <w:t>Context</w:t>
            </w:r>
          </w:p>
        </w:tc>
        <w:tc>
          <w:tcPr>
            <w:tcW w:w="4252" w:type="dxa"/>
            <w:shd w:val="clear" w:color="auto" w:fill="D2C8E1"/>
          </w:tcPr>
          <w:p w14:paraId="69C90005" w14:textId="77777777" w:rsidR="00D026EC" w:rsidRPr="002530A2" w:rsidRDefault="00D026EC" w:rsidP="00F95144">
            <w:pPr>
              <w:spacing w:line="240" w:lineRule="auto"/>
              <w:rPr>
                <w:b/>
              </w:rPr>
            </w:pPr>
            <w:r w:rsidRPr="002530A2">
              <w:rPr>
                <w:b/>
              </w:rPr>
              <w:t>Learning activity</w:t>
            </w:r>
          </w:p>
        </w:tc>
        <w:tc>
          <w:tcPr>
            <w:tcW w:w="2410" w:type="dxa"/>
            <w:shd w:val="clear" w:color="auto" w:fill="D2C8E1"/>
          </w:tcPr>
          <w:p w14:paraId="5F129E26" w14:textId="77777777" w:rsidR="00D026EC" w:rsidRPr="002530A2" w:rsidRDefault="00D026EC" w:rsidP="00F95144">
            <w:pPr>
              <w:spacing w:line="240" w:lineRule="auto"/>
              <w:rPr>
                <w:b/>
              </w:rPr>
            </w:pPr>
            <w:r w:rsidRPr="002530A2">
              <w:rPr>
                <w:b/>
              </w:rPr>
              <w:t>Resources</w:t>
            </w:r>
          </w:p>
        </w:tc>
        <w:tc>
          <w:tcPr>
            <w:tcW w:w="2126" w:type="dxa"/>
            <w:shd w:val="clear" w:color="auto" w:fill="D2C8E1"/>
          </w:tcPr>
          <w:p w14:paraId="35DBA904" w14:textId="48E79B60" w:rsidR="00D026EC" w:rsidRPr="002530A2" w:rsidRDefault="00E43A64" w:rsidP="00F95144">
            <w:pPr>
              <w:spacing w:line="240" w:lineRule="auto"/>
              <w:rPr>
                <w:b/>
              </w:rPr>
            </w:pPr>
            <w:r>
              <w:rPr>
                <w:b/>
              </w:rPr>
              <w:t>Scaffolding &amp; whole school approaches</w:t>
            </w:r>
          </w:p>
        </w:tc>
      </w:tr>
      <w:tr w:rsidR="00D026EC" w:rsidRPr="000C5753" w14:paraId="3ADF1263" w14:textId="46EFD5F8" w:rsidTr="00D026EC">
        <w:trPr>
          <w:trHeight w:val="5505"/>
          <w:jc w:val="center"/>
        </w:trPr>
        <w:tc>
          <w:tcPr>
            <w:tcW w:w="1133" w:type="dxa"/>
          </w:tcPr>
          <w:p w14:paraId="61A88554" w14:textId="7E389301" w:rsidR="00D026EC" w:rsidRPr="000C5753" w:rsidRDefault="00D026EC" w:rsidP="00822BDC">
            <w:pPr>
              <w:rPr>
                <w:rFonts w:cs="Arial"/>
                <w:szCs w:val="22"/>
              </w:rPr>
            </w:pPr>
            <w:r>
              <w:br w:type="page"/>
            </w:r>
            <w:r>
              <w:br w:type="page"/>
            </w:r>
            <w:r>
              <w:br w:type="page"/>
            </w:r>
            <w:r>
              <w:br w:type="page"/>
            </w:r>
            <w:r>
              <w:br w:type="page"/>
            </w:r>
            <w:r>
              <w:br w:type="page"/>
            </w:r>
            <w:r>
              <w:br w:type="page"/>
            </w:r>
            <w:r w:rsidRPr="000C5753">
              <w:rPr>
                <w:rFonts w:cs="Arial"/>
                <w:szCs w:val="22"/>
              </w:rPr>
              <w:t>Lesson 2</w:t>
            </w:r>
          </w:p>
        </w:tc>
        <w:tc>
          <w:tcPr>
            <w:tcW w:w="1385" w:type="dxa"/>
          </w:tcPr>
          <w:p w14:paraId="190FD211" w14:textId="7BF7FF5F" w:rsidR="00D026EC" w:rsidRDefault="00D026EC" w:rsidP="00314E88">
            <w:r>
              <w:t>Key beliefs: The nature of God. This is a lesson of high challenge on the Jewish concept of God with an emphasis on student practice of the application of Biblical texts.</w:t>
            </w:r>
          </w:p>
        </w:tc>
        <w:tc>
          <w:tcPr>
            <w:tcW w:w="2155" w:type="dxa"/>
          </w:tcPr>
          <w:p w14:paraId="67646006" w14:textId="532C1A2E" w:rsidR="00D026EC" w:rsidRDefault="00257D43" w:rsidP="002E5C30">
            <w:r>
              <w:t xml:space="preserve">To understand </w:t>
            </w:r>
            <w:r w:rsidR="00D026EC">
              <w:t>God as one.</w:t>
            </w:r>
          </w:p>
          <w:p w14:paraId="0EFA94E5" w14:textId="77777777" w:rsidR="00D026EC" w:rsidRDefault="00D026EC" w:rsidP="006475A6"/>
        </w:tc>
        <w:tc>
          <w:tcPr>
            <w:tcW w:w="2410" w:type="dxa"/>
          </w:tcPr>
          <w:p w14:paraId="3E2EC9F1" w14:textId="0D434703" w:rsidR="00D026EC" w:rsidRDefault="00D026EC" w:rsidP="00E70720">
            <w:r>
              <w:t>The focus is on understanding the centrality to Judaism of the belief that God is one and the importance of the Shema.</w:t>
            </w:r>
          </w:p>
        </w:tc>
        <w:tc>
          <w:tcPr>
            <w:tcW w:w="4252" w:type="dxa"/>
          </w:tcPr>
          <w:p w14:paraId="4E67E4CC" w14:textId="77777777" w:rsidR="00D026EC" w:rsidRDefault="00D026EC" w:rsidP="002E5C30">
            <w:r>
              <w:t>Students could learn the opening verses of the Shema in English (Deuteronomy 6:4-5) and should be familiar with the contents of at least the first part (Deuteronomy 6:4-9). Students should be able to identify the key teaching about God in verse 4.</w:t>
            </w:r>
          </w:p>
          <w:p w14:paraId="48E7B429" w14:textId="77777777" w:rsidR="00D026EC" w:rsidRDefault="00D026EC" w:rsidP="002E5C30">
            <w:r>
              <w:t>There are many online versions showing the Hebrew, transliteration and translation.</w:t>
            </w:r>
          </w:p>
          <w:p w14:paraId="7BF75399" w14:textId="47EF8573" w:rsidR="00D026EC" w:rsidRDefault="00D026EC" w:rsidP="002E5C30">
            <w:r>
              <w:t xml:space="preserve">Students could listen to the Shema being chanted, </w:t>
            </w:r>
            <w:proofErr w:type="spellStart"/>
            <w:r>
              <w:t>eg</w:t>
            </w:r>
            <w:proofErr w:type="spellEnd"/>
            <w:r>
              <w:t xml:space="preserve"> on YouTube.</w:t>
            </w:r>
          </w:p>
          <w:p w14:paraId="251CC8F1" w14:textId="77777777" w:rsidR="00D026EC" w:rsidRDefault="00D026EC" w:rsidP="002E5C30">
            <w:r>
              <w:t>They could create a table with two columns and five rows. In the first column, they would put the reference and in the second, paraphrase/summarise the contents of five of the following texts: Exodus 20:3-5; Deuteronomy 32:39; 2 Samuel 7:22; Psalm 86:9-10; Isaiah 43:10-13; Isaiah 44:6-8; Isaiah 45:22.</w:t>
            </w:r>
          </w:p>
          <w:p w14:paraId="5D240574" w14:textId="77777777" w:rsidR="00D026EC" w:rsidRDefault="00D026EC" w:rsidP="002E5C30"/>
          <w:p w14:paraId="5B6635C9" w14:textId="77777777" w:rsidR="00D026EC" w:rsidRDefault="00D026EC" w:rsidP="002E5C30">
            <w:r w:rsidRPr="00392991">
              <w:rPr>
                <w:b/>
              </w:rPr>
              <w:t>Differentiation and extension tasks</w:t>
            </w:r>
            <w:r>
              <w:t xml:space="preserve">: </w:t>
            </w:r>
          </w:p>
          <w:p w14:paraId="7B2A386E" w14:textId="77777777" w:rsidR="00D026EC" w:rsidRDefault="00D026EC" w:rsidP="002E5C30">
            <w:r>
              <w:t xml:space="preserve">Find out what the first four of Maimonides’ Thirteen Principles of Faith state about God. </w:t>
            </w:r>
          </w:p>
          <w:p w14:paraId="1DC3E10E" w14:textId="77777777" w:rsidR="00D026EC" w:rsidRDefault="00D026EC" w:rsidP="002E5C30">
            <w:r>
              <w:t>Apart from the type of script, what is the key difference between reading/writing Hebrew and English?</w:t>
            </w:r>
          </w:p>
          <w:p w14:paraId="0689A003" w14:textId="77777777" w:rsidR="00D026EC" w:rsidRDefault="00D026EC" w:rsidP="002E5C30">
            <w:r>
              <w:lastRenderedPageBreak/>
              <w:t xml:space="preserve">Find out the part that the Shema plays in the </w:t>
            </w:r>
          </w:p>
          <w:p w14:paraId="7CE128E9" w14:textId="76EF34DB" w:rsidR="00D026EC" w:rsidRDefault="00D026EC" w:rsidP="002E5C30">
            <w:r>
              <w:t>everyday lives of Jews.</w:t>
            </w:r>
          </w:p>
          <w:p w14:paraId="64EB7D2F" w14:textId="77777777" w:rsidR="00D026EC" w:rsidRDefault="00D026EC" w:rsidP="002E5C30"/>
          <w:p w14:paraId="68BC679E" w14:textId="77777777" w:rsidR="00D026EC" w:rsidRDefault="00D026EC" w:rsidP="002E5C30">
            <w:r>
              <w:t>Why is the Shema such an important text?</w:t>
            </w:r>
          </w:p>
          <w:p w14:paraId="1EE00DD0" w14:textId="77777777" w:rsidR="00D026EC" w:rsidRDefault="00D026EC" w:rsidP="002E5C30"/>
          <w:p w14:paraId="147EB03E" w14:textId="77777777" w:rsidR="00D026EC" w:rsidRDefault="00D026EC" w:rsidP="002E5C30">
            <w:r>
              <w:t xml:space="preserve">Why in the chanting of the Shema are the 3rd and 5th words of the Hebrew replaced with a different word? </w:t>
            </w:r>
          </w:p>
          <w:p w14:paraId="5B3BFF88" w14:textId="77777777" w:rsidR="00D026EC" w:rsidRDefault="00D026EC" w:rsidP="002E5C30"/>
          <w:p w14:paraId="27C6E969" w14:textId="77777777" w:rsidR="00D026EC" w:rsidRDefault="00D026EC" w:rsidP="002E5C30">
            <w:r>
              <w:t xml:space="preserve">For students with knowledge of Hebrew: why are the ayin at the end of </w:t>
            </w:r>
            <w:proofErr w:type="spellStart"/>
            <w:r>
              <w:t>shema</w:t>
            </w:r>
            <w:proofErr w:type="spellEnd"/>
            <w:r>
              <w:t xml:space="preserve"> and the </w:t>
            </w:r>
            <w:proofErr w:type="spellStart"/>
            <w:r>
              <w:t>dalet</w:t>
            </w:r>
            <w:proofErr w:type="spellEnd"/>
            <w:r>
              <w:t xml:space="preserve"> at the end of </w:t>
            </w:r>
            <w:proofErr w:type="spellStart"/>
            <w:r>
              <w:t>echad</w:t>
            </w:r>
            <w:proofErr w:type="spellEnd"/>
            <w:r>
              <w:t xml:space="preserve"> larger in the Torah scrolls than the other letters?</w:t>
            </w:r>
          </w:p>
          <w:p w14:paraId="14F5354B" w14:textId="77777777" w:rsidR="00D026EC" w:rsidRDefault="00D026EC" w:rsidP="002E5C30">
            <w:r>
              <w:t>Students could find out about the Noachide Commandments (the laws given for the whole of humanity to obey) and the standard by which non-Jews will be judged.</w:t>
            </w:r>
          </w:p>
          <w:p w14:paraId="2405F799" w14:textId="392E6EBC" w:rsidR="00D026EC" w:rsidRDefault="00D026EC" w:rsidP="002E5C30"/>
        </w:tc>
        <w:tc>
          <w:tcPr>
            <w:tcW w:w="2410" w:type="dxa"/>
          </w:tcPr>
          <w:p w14:paraId="70A0C369" w14:textId="77777777" w:rsidR="00D026EC" w:rsidRDefault="00D026EC" w:rsidP="002E5C30">
            <w:r>
              <w:lastRenderedPageBreak/>
              <w:t xml:space="preserve">Copies of the </w:t>
            </w:r>
            <w:proofErr w:type="spellStart"/>
            <w:r>
              <w:t>Tenakh</w:t>
            </w:r>
            <w:proofErr w:type="spellEnd"/>
            <w:r>
              <w:t xml:space="preserve"> or Old Testament. (The Jewish Scriptures/Old Testament are also available online.)</w:t>
            </w:r>
          </w:p>
          <w:p w14:paraId="62757F1D" w14:textId="77777777" w:rsidR="00D026EC" w:rsidRDefault="00D026EC" w:rsidP="002E5C30">
            <w:r>
              <w:t xml:space="preserve">Internet access. </w:t>
            </w:r>
          </w:p>
          <w:p w14:paraId="509A71FF" w14:textId="77777777" w:rsidR="00D026EC" w:rsidRDefault="00D026EC" w:rsidP="002E5C30"/>
          <w:p w14:paraId="50142425" w14:textId="49DD9820" w:rsidR="00D026EC" w:rsidRDefault="00D04CA5" w:rsidP="002E5C30">
            <w:r>
              <w:t>C</w:t>
            </w:r>
            <w:r w:rsidR="00D026EC">
              <w:t>hapter</w:t>
            </w:r>
            <w:r>
              <w:t xml:space="preserve"> 1.1</w:t>
            </w:r>
            <w:r w:rsidR="00D026EC">
              <w:t xml:space="preserve"> of Judaism text books.</w:t>
            </w:r>
          </w:p>
          <w:p w14:paraId="13F86248" w14:textId="77777777" w:rsidR="00D026EC" w:rsidRDefault="00D026EC" w:rsidP="006475A6"/>
        </w:tc>
        <w:tc>
          <w:tcPr>
            <w:tcW w:w="2126" w:type="dxa"/>
          </w:tcPr>
          <w:p w14:paraId="33BC1DB2" w14:textId="77777777" w:rsidR="00D026EC" w:rsidRDefault="005F7C65" w:rsidP="002E5C30">
            <w:r>
              <w:t>There are excellent opportunities to promote reading here, as the Biblical texts are analysed. Some pupils will require support. In addition, the extension tasks will be very helpful for some.</w:t>
            </w:r>
          </w:p>
          <w:p w14:paraId="79F06AEC" w14:textId="2B3164A2" w:rsidR="003544B7" w:rsidRDefault="003544B7" w:rsidP="002E5C30">
            <w:r>
              <w:t>The emphasis on the nature of God presents a good opportunity to teach pupil leadership.</w:t>
            </w:r>
          </w:p>
        </w:tc>
      </w:tr>
    </w:tbl>
    <w:tbl>
      <w:tblPr>
        <w:tblStyle w:val="TableGrid"/>
        <w:tblpPr w:leftFromText="180" w:rightFromText="180" w:vertAnchor="text" w:horzAnchor="margin" w:tblpXSpec="center" w:tblpY="-5547"/>
        <w:tblW w:w="15871" w:type="dxa"/>
        <w:tblLayout w:type="fixed"/>
        <w:tblLook w:val="04A0" w:firstRow="1" w:lastRow="0" w:firstColumn="1" w:lastColumn="0" w:noHBand="0" w:noVBand="1"/>
      </w:tblPr>
      <w:tblGrid>
        <w:gridCol w:w="1143"/>
        <w:gridCol w:w="1385"/>
        <w:gridCol w:w="2145"/>
        <w:gridCol w:w="2410"/>
        <w:gridCol w:w="4252"/>
        <w:gridCol w:w="2410"/>
        <w:gridCol w:w="2126"/>
      </w:tblGrid>
      <w:tr w:rsidR="00D026EC" w:rsidRPr="002530A2" w14:paraId="0A70392A" w14:textId="477E5046" w:rsidTr="00D026EC">
        <w:trPr>
          <w:trHeight w:val="531"/>
        </w:trPr>
        <w:tc>
          <w:tcPr>
            <w:tcW w:w="1143" w:type="dxa"/>
            <w:shd w:val="clear" w:color="auto" w:fill="D2C8E1"/>
          </w:tcPr>
          <w:p w14:paraId="43A50F7A" w14:textId="77777777" w:rsidR="00D026EC" w:rsidRPr="002530A2" w:rsidRDefault="00D026EC" w:rsidP="005A444C">
            <w:pPr>
              <w:spacing w:line="240" w:lineRule="auto"/>
              <w:rPr>
                <w:b/>
              </w:rPr>
            </w:pPr>
            <w:r>
              <w:rPr>
                <w:b/>
              </w:rPr>
              <w:t>Lesson Number</w:t>
            </w:r>
          </w:p>
          <w:p w14:paraId="2E4F9CE1" w14:textId="77777777" w:rsidR="00D026EC" w:rsidRPr="002530A2" w:rsidRDefault="00D026EC" w:rsidP="005A444C">
            <w:pPr>
              <w:spacing w:line="240" w:lineRule="auto"/>
              <w:rPr>
                <w:b/>
              </w:rPr>
            </w:pPr>
          </w:p>
        </w:tc>
        <w:tc>
          <w:tcPr>
            <w:tcW w:w="1385" w:type="dxa"/>
            <w:shd w:val="clear" w:color="auto" w:fill="D2C8E1"/>
          </w:tcPr>
          <w:p w14:paraId="3F422A3F" w14:textId="5CDDA0B5" w:rsidR="00D026EC" w:rsidRPr="002530A2" w:rsidRDefault="00D026EC" w:rsidP="005A444C">
            <w:pPr>
              <w:spacing w:line="240" w:lineRule="auto"/>
              <w:rPr>
                <w:b/>
              </w:rPr>
            </w:pPr>
            <w:r w:rsidRPr="002530A2">
              <w:rPr>
                <w:b/>
              </w:rPr>
              <w:t>Topic title</w:t>
            </w:r>
            <w:r>
              <w:rPr>
                <w:b/>
              </w:rPr>
              <w:t xml:space="preserve"> &amp; teaching approach</w:t>
            </w:r>
          </w:p>
        </w:tc>
        <w:tc>
          <w:tcPr>
            <w:tcW w:w="2145" w:type="dxa"/>
            <w:shd w:val="clear" w:color="auto" w:fill="D2C8E1"/>
          </w:tcPr>
          <w:p w14:paraId="685B89CD" w14:textId="2CAAF0A9" w:rsidR="00D026EC" w:rsidRPr="002530A2" w:rsidRDefault="00D026EC" w:rsidP="005A444C">
            <w:pPr>
              <w:spacing w:line="240" w:lineRule="auto"/>
              <w:rPr>
                <w:b/>
              </w:rPr>
            </w:pPr>
            <w:r>
              <w:rPr>
                <w:b/>
              </w:rPr>
              <w:t>Learning objectives &amp; outcomes</w:t>
            </w:r>
          </w:p>
        </w:tc>
        <w:tc>
          <w:tcPr>
            <w:tcW w:w="2410" w:type="dxa"/>
            <w:shd w:val="clear" w:color="auto" w:fill="D2C8E1"/>
          </w:tcPr>
          <w:p w14:paraId="1AC2724A" w14:textId="48D7EF45" w:rsidR="00D026EC" w:rsidRPr="002530A2" w:rsidRDefault="00D026EC" w:rsidP="005A444C">
            <w:pPr>
              <w:spacing w:line="240" w:lineRule="auto"/>
              <w:rPr>
                <w:b/>
              </w:rPr>
            </w:pPr>
            <w:r>
              <w:rPr>
                <w:b/>
              </w:rPr>
              <w:t>Context</w:t>
            </w:r>
          </w:p>
        </w:tc>
        <w:tc>
          <w:tcPr>
            <w:tcW w:w="4252" w:type="dxa"/>
            <w:shd w:val="clear" w:color="auto" w:fill="D2C8E1"/>
          </w:tcPr>
          <w:p w14:paraId="30A73B2E" w14:textId="77777777" w:rsidR="00D026EC" w:rsidRPr="002530A2" w:rsidRDefault="00D026EC" w:rsidP="005A444C">
            <w:pPr>
              <w:spacing w:line="240" w:lineRule="auto"/>
              <w:rPr>
                <w:b/>
              </w:rPr>
            </w:pPr>
            <w:r w:rsidRPr="002530A2">
              <w:rPr>
                <w:b/>
              </w:rPr>
              <w:t>Learning activity</w:t>
            </w:r>
          </w:p>
        </w:tc>
        <w:tc>
          <w:tcPr>
            <w:tcW w:w="2410" w:type="dxa"/>
            <w:shd w:val="clear" w:color="auto" w:fill="D2C8E1"/>
          </w:tcPr>
          <w:p w14:paraId="1A961354" w14:textId="77777777" w:rsidR="00D026EC" w:rsidRPr="002530A2" w:rsidRDefault="00D026EC" w:rsidP="005A444C">
            <w:pPr>
              <w:spacing w:line="240" w:lineRule="auto"/>
              <w:rPr>
                <w:b/>
              </w:rPr>
            </w:pPr>
            <w:r w:rsidRPr="002530A2">
              <w:rPr>
                <w:b/>
              </w:rPr>
              <w:t>Resources</w:t>
            </w:r>
          </w:p>
        </w:tc>
        <w:tc>
          <w:tcPr>
            <w:tcW w:w="2126" w:type="dxa"/>
            <w:shd w:val="clear" w:color="auto" w:fill="D2C8E1"/>
          </w:tcPr>
          <w:p w14:paraId="53DA6B64" w14:textId="78408BDC" w:rsidR="00D026EC" w:rsidRPr="002530A2" w:rsidRDefault="00E43A64" w:rsidP="005A444C">
            <w:pPr>
              <w:spacing w:line="240" w:lineRule="auto"/>
              <w:rPr>
                <w:b/>
              </w:rPr>
            </w:pPr>
            <w:r>
              <w:rPr>
                <w:b/>
              </w:rPr>
              <w:t>Scaffolding &amp; whole school approaches</w:t>
            </w:r>
          </w:p>
        </w:tc>
      </w:tr>
    </w:tbl>
    <w:p w14:paraId="22010B6A" w14:textId="77777777" w:rsidR="00B47C24" w:rsidRDefault="00B47C24" w:rsidP="00B47C24"/>
    <w:p w14:paraId="216EA887" w14:textId="77777777" w:rsidR="003444AF" w:rsidRDefault="003444AF" w:rsidP="00B47C24"/>
    <w:p w14:paraId="2D43FCF7" w14:textId="77777777" w:rsidR="003444AF" w:rsidRDefault="003444AF" w:rsidP="00B47C24"/>
    <w:p w14:paraId="244C52DE" w14:textId="77777777" w:rsidR="003444AF" w:rsidRDefault="003444AF" w:rsidP="00B47C24"/>
    <w:p w14:paraId="1F13DEE6" w14:textId="77777777" w:rsidR="003444AF" w:rsidRDefault="003444AF" w:rsidP="00B47C24"/>
    <w:p w14:paraId="585AE5A2" w14:textId="77777777" w:rsidR="003444AF" w:rsidRDefault="003444AF" w:rsidP="00B47C24"/>
    <w:p w14:paraId="32286E04" w14:textId="77777777" w:rsidR="003444AF" w:rsidRDefault="003444AF" w:rsidP="00B47C24"/>
    <w:p w14:paraId="54115416" w14:textId="77777777" w:rsidR="003444AF" w:rsidRPr="00B47C24" w:rsidRDefault="003444AF" w:rsidP="00B47C24"/>
    <w:tbl>
      <w:tblPr>
        <w:tblStyle w:val="TableGrid"/>
        <w:tblW w:w="16297" w:type="dxa"/>
        <w:jc w:val="center"/>
        <w:tblLayout w:type="fixed"/>
        <w:tblLook w:val="04A0" w:firstRow="1" w:lastRow="0" w:firstColumn="1" w:lastColumn="0" w:noHBand="0" w:noVBand="1"/>
      </w:tblPr>
      <w:tblGrid>
        <w:gridCol w:w="1133"/>
        <w:gridCol w:w="1385"/>
        <w:gridCol w:w="2693"/>
        <w:gridCol w:w="2581"/>
        <w:gridCol w:w="4536"/>
        <w:gridCol w:w="2126"/>
        <w:gridCol w:w="1843"/>
      </w:tblGrid>
      <w:tr w:rsidR="00D026EC" w:rsidRPr="002530A2" w14:paraId="106F3672" w14:textId="6929D809" w:rsidTr="00D026EC">
        <w:trPr>
          <w:trHeight w:val="531"/>
          <w:jc w:val="center"/>
        </w:trPr>
        <w:tc>
          <w:tcPr>
            <w:tcW w:w="1133" w:type="dxa"/>
            <w:shd w:val="clear" w:color="auto" w:fill="D2C8E1"/>
          </w:tcPr>
          <w:p w14:paraId="0E3D6A15" w14:textId="0E4DA3DA" w:rsidR="00D026EC" w:rsidRPr="002530A2" w:rsidRDefault="00D026EC" w:rsidP="00F95144">
            <w:pPr>
              <w:spacing w:line="240" w:lineRule="auto"/>
              <w:rPr>
                <w:b/>
              </w:rPr>
            </w:pPr>
            <w:r>
              <w:lastRenderedPageBreak/>
              <w:br w:type="page"/>
            </w:r>
            <w:r>
              <w:rPr>
                <w:b/>
              </w:rPr>
              <w:t>Lesson Number</w:t>
            </w:r>
          </w:p>
          <w:p w14:paraId="651B6704" w14:textId="77777777" w:rsidR="00D026EC" w:rsidRPr="002530A2" w:rsidRDefault="00D026EC" w:rsidP="00F95144">
            <w:pPr>
              <w:spacing w:line="240" w:lineRule="auto"/>
              <w:rPr>
                <w:b/>
              </w:rPr>
            </w:pPr>
          </w:p>
        </w:tc>
        <w:tc>
          <w:tcPr>
            <w:tcW w:w="1385" w:type="dxa"/>
            <w:shd w:val="clear" w:color="auto" w:fill="D2C8E1"/>
          </w:tcPr>
          <w:p w14:paraId="674BF7EA" w14:textId="1E64612C" w:rsidR="00D026EC" w:rsidRPr="002530A2" w:rsidRDefault="00D026EC"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6872C8B0" w14:textId="258B63E6" w:rsidR="00D026EC" w:rsidRPr="002530A2" w:rsidRDefault="00D026EC" w:rsidP="00F95144">
            <w:pPr>
              <w:spacing w:line="240" w:lineRule="auto"/>
              <w:rPr>
                <w:b/>
              </w:rPr>
            </w:pPr>
            <w:r>
              <w:rPr>
                <w:b/>
              </w:rPr>
              <w:t>Learning objectives &amp; outcomes</w:t>
            </w:r>
          </w:p>
        </w:tc>
        <w:tc>
          <w:tcPr>
            <w:tcW w:w="2581" w:type="dxa"/>
            <w:shd w:val="clear" w:color="auto" w:fill="D2C8E1"/>
          </w:tcPr>
          <w:p w14:paraId="1689EB5F" w14:textId="5274A028" w:rsidR="00D026EC" w:rsidRPr="002530A2" w:rsidRDefault="00D026EC" w:rsidP="00F95144">
            <w:pPr>
              <w:spacing w:line="240" w:lineRule="auto"/>
              <w:rPr>
                <w:b/>
              </w:rPr>
            </w:pPr>
            <w:r>
              <w:rPr>
                <w:b/>
              </w:rPr>
              <w:t>Context</w:t>
            </w:r>
          </w:p>
        </w:tc>
        <w:tc>
          <w:tcPr>
            <w:tcW w:w="4536" w:type="dxa"/>
            <w:shd w:val="clear" w:color="auto" w:fill="D2C8E1"/>
          </w:tcPr>
          <w:p w14:paraId="44175069" w14:textId="77777777" w:rsidR="00D026EC" w:rsidRPr="002530A2" w:rsidRDefault="00D026EC" w:rsidP="00F95144">
            <w:pPr>
              <w:spacing w:line="240" w:lineRule="auto"/>
              <w:rPr>
                <w:b/>
              </w:rPr>
            </w:pPr>
            <w:r w:rsidRPr="002530A2">
              <w:rPr>
                <w:b/>
              </w:rPr>
              <w:t>Learning activity</w:t>
            </w:r>
          </w:p>
        </w:tc>
        <w:tc>
          <w:tcPr>
            <w:tcW w:w="2126" w:type="dxa"/>
            <w:shd w:val="clear" w:color="auto" w:fill="D2C8E1"/>
          </w:tcPr>
          <w:p w14:paraId="4D74AF20" w14:textId="77777777" w:rsidR="00D026EC" w:rsidRPr="002530A2" w:rsidRDefault="00D026EC" w:rsidP="00F95144">
            <w:pPr>
              <w:spacing w:line="240" w:lineRule="auto"/>
              <w:rPr>
                <w:b/>
              </w:rPr>
            </w:pPr>
            <w:r w:rsidRPr="002530A2">
              <w:rPr>
                <w:b/>
              </w:rPr>
              <w:t>Resources</w:t>
            </w:r>
          </w:p>
        </w:tc>
        <w:tc>
          <w:tcPr>
            <w:tcW w:w="1843" w:type="dxa"/>
            <w:shd w:val="clear" w:color="auto" w:fill="D2C8E1"/>
          </w:tcPr>
          <w:p w14:paraId="0551B59A" w14:textId="5F427CE4" w:rsidR="00D026EC" w:rsidRPr="002530A2" w:rsidRDefault="00E43A64" w:rsidP="00F95144">
            <w:pPr>
              <w:spacing w:line="240" w:lineRule="auto"/>
              <w:rPr>
                <w:b/>
              </w:rPr>
            </w:pPr>
            <w:r>
              <w:rPr>
                <w:b/>
              </w:rPr>
              <w:t>Scaffolding &amp; whole school approaches</w:t>
            </w:r>
          </w:p>
        </w:tc>
      </w:tr>
      <w:tr w:rsidR="00D026EC" w:rsidRPr="000C5753" w14:paraId="5564384A" w14:textId="2AB090BD" w:rsidTr="00D026EC">
        <w:trPr>
          <w:trHeight w:val="2925"/>
          <w:jc w:val="center"/>
        </w:trPr>
        <w:tc>
          <w:tcPr>
            <w:tcW w:w="1133" w:type="dxa"/>
          </w:tcPr>
          <w:p w14:paraId="199C3D28" w14:textId="6CB6B155" w:rsidR="00D026EC" w:rsidRPr="000C5753" w:rsidRDefault="00D026EC" w:rsidP="00822BDC">
            <w:pPr>
              <w:rPr>
                <w:rFonts w:cs="Arial"/>
                <w:szCs w:val="22"/>
              </w:rPr>
            </w:pPr>
            <w:r w:rsidRPr="000C5753">
              <w:rPr>
                <w:rFonts w:cs="Arial"/>
                <w:szCs w:val="22"/>
              </w:rPr>
              <w:t>Lesson 3</w:t>
            </w:r>
            <w:r>
              <w:rPr>
                <w:rFonts w:cs="Arial"/>
                <w:szCs w:val="22"/>
              </w:rPr>
              <w:t>-4</w:t>
            </w:r>
          </w:p>
        </w:tc>
        <w:tc>
          <w:tcPr>
            <w:tcW w:w="1385" w:type="dxa"/>
          </w:tcPr>
          <w:p w14:paraId="19E2F1F0" w14:textId="3A387F0E" w:rsidR="00D026EC" w:rsidRPr="000C5753" w:rsidRDefault="00D026EC" w:rsidP="00314E88">
            <w:pPr>
              <w:rPr>
                <w:rFonts w:cs="Arial"/>
                <w:szCs w:val="22"/>
              </w:rPr>
            </w:pPr>
            <w:r>
              <w:t>Key beliefs: The nature of God. Another 2 lessons of high challenge on the nature of God with opportunity for teacher high level teacher questioning skills on the exact application of the texts.</w:t>
            </w:r>
          </w:p>
        </w:tc>
        <w:tc>
          <w:tcPr>
            <w:tcW w:w="2693" w:type="dxa"/>
          </w:tcPr>
          <w:p w14:paraId="7125EE55" w14:textId="74B6A2BD" w:rsidR="00D026EC" w:rsidRDefault="00257D43" w:rsidP="006475A6">
            <w:r>
              <w:t xml:space="preserve">To understand </w:t>
            </w:r>
            <w:r w:rsidR="00D026EC">
              <w:t>God as Creator</w:t>
            </w:r>
            <w:r>
              <w:t>,</w:t>
            </w:r>
          </w:p>
          <w:p w14:paraId="654B8DFC" w14:textId="573536D4" w:rsidR="00D026EC" w:rsidRPr="000C5753" w:rsidRDefault="00D026EC" w:rsidP="00A1456D">
            <w:pPr>
              <w:widowControl w:val="0"/>
              <w:tabs>
                <w:tab w:val="left" w:pos="940"/>
                <w:tab w:val="left" w:pos="1440"/>
              </w:tabs>
              <w:autoSpaceDE w:val="0"/>
              <w:autoSpaceDN w:val="0"/>
              <w:adjustRightInd w:val="0"/>
              <w:spacing w:after="293" w:line="240" w:lineRule="auto"/>
              <w:rPr>
                <w:rFonts w:cs="Arial"/>
                <w:szCs w:val="22"/>
                <w:lang w:val="en-US"/>
              </w:rPr>
            </w:pPr>
            <w:r>
              <w:t>God as Law-Giver and Judge, loving and merciful.</w:t>
            </w:r>
          </w:p>
        </w:tc>
        <w:tc>
          <w:tcPr>
            <w:tcW w:w="2581" w:type="dxa"/>
          </w:tcPr>
          <w:p w14:paraId="06DE750B" w14:textId="2F8537E9" w:rsidR="00D026EC" w:rsidRPr="000C5753" w:rsidRDefault="00D026EC" w:rsidP="003B6B4F">
            <w:pPr>
              <w:rPr>
                <w:rFonts w:cs="Arial"/>
                <w:szCs w:val="22"/>
                <w:highlight w:val="yellow"/>
              </w:rPr>
            </w:pPr>
            <w:r>
              <w:t>The focus is on understanding the nature of God as Creator, Law-Giver and Judge, loving and merciful and the importance of these concepts in Jewish belief.</w:t>
            </w:r>
          </w:p>
        </w:tc>
        <w:tc>
          <w:tcPr>
            <w:tcW w:w="4536" w:type="dxa"/>
          </w:tcPr>
          <w:p w14:paraId="439CB70A" w14:textId="2DFD3ED0" w:rsidR="00D026EC" w:rsidRDefault="00D026EC" w:rsidP="006475A6">
            <w:r>
              <w:t>Students could work in small groups, each taking one of the following texts: Genesis 1-2; Job 38:22-41; Psalm 104; Isaiah 40:12-26. What do they say about the nature of God as Creator and about his creation? Report back to the rest of the class. More able students should be encouraged to use words/phrases such as ex nihilo, eternal, omnipotent, omniscient, omnipresent, showing by what they say in their feedback that they understand them. Students could create a piece of art based on one of these texts (bearing in mind Exodus 20:3-5).</w:t>
            </w:r>
          </w:p>
          <w:p w14:paraId="6E26D67E" w14:textId="77777777" w:rsidR="00D026EC" w:rsidRDefault="00D026EC" w:rsidP="006475A6">
            <w:r>
              <w:t>Teachers could introduce the term mitzvot by pointing students to the first mitzvah in Genesis 1:28.  Students could discuss in pairs why they think that God gave the Jews rules to live by and why for Jews all 613 are equally important, though not all can be kept because some relate to men, others to women and some to the Temple.</w:t>
            </w:r>
          </w:p>
          <w:p w14:paraId="62FF9423" w14:textId="77777777" w:rsidR="00D026EC" w:rsidRDefault="00D026EC" w:rsidP="006475A6">
            <w:r>
              <w:t>Students could read Genesis 3 and answer some of the following questions:</w:t>
            </w:r>
          </w:p>
          <w:p w14:paraId="4719DBA7" w14:textId="525FA7EB" w:rsidR="00D026EC" w:rsidRPr="000C5753" w:rsidRDefault="00D026EC" w:rsidP="00214F2F">
            <w:pPr>
              <w:rPr>
                <w:rFonts w:cs="Arial"/>
                <w:szCs w:val="22"/>
              </w:rPr>
            </w:pPr>
            <w:r>
              <w:t xml:space="preserve">What was the serpent implying about the nature of God? </w:t>
            </w:r>
            <w:r w:rsidRPr="00214F2F">
              <w:t>Why did the woman give into the serpent’s persuasion?</w:t>
            </w:r>
          </w:p>
        </w:tc>
        <w:tc>
          <w:tcPr>
            <w:tcW w:w="2126" w:type="dxa"/>
          </w:tcPr>
          <w:p w14:paraId="21248806" w14:textId="77777777" w:rsidR="00D026EC" w:rsidRDefault="00D026EC" w:rsidP="006475A6">
            <w:r>
              <w:t xml:space="preserve">Copies of the </w:t>
            </w:r>
            <w:proofErr w:type="spellStart"/>
            <w:r>
              <w:t>Tenakh</w:t>
            </w:r>
            <w:proofErr w:type="spellEnd"/>
            <w:r>
              <w:t xml:space="preserve"> or Old Testament.</w:t>
            </w:r>
          </w:p>
          <w:p w14:paraId="7F143179" w14:textId="77777777" w:rsidR="00D026EC" w:rsidRDefault="00D026EC" w:rsidP="006475A6"/>
          <w:p w14:paraId="1183100B" w14:textId="1706ADE4" w:rsidR="00D026EC" w:rsidRDefault="00BE4DC2" w:rsidP="006475A6">
            <w:r>
              <w:t>C</w:t>
            </w:r>
            <w:r w:rsidR="00D026EC">
              <w:t>hapter</w:t>
            </w:r>
            <w:r>
              <w:t xml:space="preserve"> 1.2</w:t>
            </w:r>
            <w:r w:rsidR="00D026EC">
              <w:t xml:space="preserve"> of Judaism text books.</w:t>
            </w:r>
          </w:p>
          <w:p w14:paraId="44BAF66D" w14:textId="77777777" w:rsidR="00D026EC" w:rsidRDefault="00D026EC" w:rsidP="006475A6"/>
          <w:p w14:paraId="775A11A7" w14:textId="6C0B42DF" w:rsidR="00D026EC" w:rsidRPr="000C5753" w:rsidRDefault="00D026EC" w:rsidP="006C563B">
            <w:pPr>
              <w:rPr>
                <w:rFonts w:cs="Arial"/>
                <w:szCs w:val="22"/>
              </w:rPr>
            </w:pPr>
            <w:r>
              <w:t>Card-sorting activity.</w:t>
            </w:r>
          </w:p>
        </w:tc>
        <w:tc>
          <w:tcPr>
            <w:tcW w:w="1843" w:type="dxa"/>
          </w:tcPr>
          <w:p w14:paraId="7E80982B" w14:textId="77777777" w:rsidR="005F7C65" w:rsidRDefault="005F7C65" w:rsidP="005F7C65">
            <w:r>
              <w:t xml:space="preserve">Students could be given a card-sorting activity with two piles of cards (using a different colour for each pile). One consists of texts from the </w:t>
            </w:r>
            <w:proofErr w:type="spellStart"/>
            <w:r>
              <w:t>Tenakh</w:t>
            </w:r>
            <w:proofErr w:type="spellEnd"/>
            <w:r>
              <w:t xml:space="preserve"> that portray God as Creator, Law-Giver, Judge, loving/merciful. The other consists of the four terms listed in the previous sentence and students have to match them. </w:t>
            </w:r>
          </w:p>
          <w:p w14:paraId="52AD7A8D" w14:textId="6AC87E95" w:rsidR="00D026EC" w:rsidRDefault="005F7C65" w:rsidP="005F7C65">
            <w:r>
              <w:t>Lots of reading opportunities here too.</w:t>
            </w:r>
          </w:p>
        </w:tc>
      </w:tr>
    </w:tbl>
    <w:p w14:paraId="4A04C336" w14:textId="5470B875" w:rsidR="00214F2F" w:rsidRDefault="00214F2F" w:rsidP="00214F2F"/>
    <w:p w14:paraId="1BE845C5" w14:textId="77777777" w:rsidR="003444AF" w:rsidRDefault="003444AF" w:rsidP="00214F2F"/>
    <w:p w14:paraId="38C96684" w14:textId="77777777" w:rsidR="003444AF" w:rsidRPr="00214F2F" w:rsidRDefault="003444AF" w:rsidP="00214F2F"/>
    <w:tbl>
      <w:tblPr>
        <w:tblStyle w:val="TableGrid"/>
        <w:tblW w:w="15730" w:type="dxa"/>
        <w:jc w:val="center"/>
        <w:tblLayout w:type="fixed"/>
        <w:tblLook w:val="04A0" w:firstRow="1" w:lastRow="0" w:firstColumn="1" w:lastColumn="0" w:noHBand="0" w:noVBand="1"/>
      </w:tblPr>
      <w:tblGrid>
        <w:gridCol w:w="1133"/>
        <w:gridCol w:w="1385"/>
        <w:gridCol w:w="2580"/>
        <w:gridCol w:w="2552"/>
        <w:gridCol w:w="4678"/>
        <w:gridCol w:w="1701"/>
        <w:gridCol w:w="1701"/>
      </w:tblGrid>
      <w:tr w:rsidR="00D026EC" w:rsidRPr="002530A2" w14:paraId="366627D8" w14:textId="38F5B7E9" w:rsidTr="00D026EC">
        <w:trPr>
          <w:trHeight w:val="531"/>
          <w:jc w:val="center"/>
        </w:trPr>
        <w:tc>
          <w:tcPr>
            <w:tcW w:w="1133" w:type="dxa"/>
            <w:shd w:val="clear" w:color="auto" w:fill="D2C8E1"/>
          </w:tcPr>
          <w:p w14:paraId="471132ED" w14:textId="5D10010A" w:rsidR="00D026EC" w:rsidRPr="002530A2" w:rsidRDefault="00D026EC" w:rsidP="0092198F">
            <w:pPr>
              <w:spacing w:line="240" w:lineRule="auto"/>
              <w:rPr>
                <w:b/>
              </w:rPr>
            </w:pPr>
            <w:r>
              <w:lastRenderedPageBreak/>
              <w:br w:type="page"/>
            </w:r>
            <w:r>
              <w:rPr>
                <w:b/>
              </w:rPr>
              <w:t>Lesson Number</w:t>
            </w:r>
          </w:p>
          <w:p w14:paraId="79DB8C48" w14:textId="77777777" w:rsidR="00D026EC" w:rsidRPr="002530A2" w:rsidRDefault="00D026EC" w:rsidP="0092198F">
            <w:pPr>
              <w:spacing w:line="240" w:lineRule="auto"/>
              <w:rPr>
                <w:b/>
              </w:rPr>
            </w:pPr>
          </w:p>
        </w:tc>
        <w:tc>
          <w:tcPr>
            <w:tcW w:w="1385" w:type="dxa"/>
            <w:shd w:val="clear" w:color="auto" w:fill="D2C8E1"/>
          </w:tcPr>
          <w:p w14:paraId="76A18C5B" w14:textId="601E41CA" w:rsidR="00D026EC" w:rsidRPr="002530A2" w:rsidRDefault="00D026EC" w:rsidP="0092198F">
            <w:pPr>
              <w:spacing w:line="240" w:lineRule="auto"/>
              <w:rPr>
                <w:b/>
              </w:rPr>
            </w:pPr>
            <w:r w:rsidRPr="002530A2">
              <w:rPr>
                <w:b/>
              </w:rPr>
              <w:t>Topic title</w:t>
            </w:r>
            <w:r>
              <w:rPr>
                <w:b/>
              </w:rPr>
              <w:t xml:space="preserve"> &amp; teaching approach</w:t>
            </w:r>
          </w:p>
        </w:tc>
        <w:tc>
          <w:tcPr>
            <w:tcW w:w="2580" w:type="dxa"/>
            <w:shd w:val="clear" w:color="auto" w:fill="D2C8E1"/>
          </w:tcPr>
          <w:p w14:paraId="2E9275F9" w14:textId="047A3E49" w:rsidR="00D026EC" w:rsidRPr="002530A2" w:rsidRDefault="00D026EC" w:rsidP="0092198F">
            <w:pPr>
              <w:spacing w:line="240" w:lineRule="auto"/>
              <w:rPr>
                <w:b/>
              </w:rPr>
            </w:pPr>
            <w:r>
              <w:rPr>
                <w:b/>
              </w:rPr>
              <w:t>Learning objectives &amp; outcomes</w:t>
            </w:r>
          </w:p>
        </w:tc>
        <w:tc>
          <w:tcPr>
            <w:tcW w:w="2552" w:type="dxa"/>
            <w:shd w:val="clear" w:color="auto" w:fill="D2C8E1"/>
          </w:tcPr>
          <w:p w14:paraId="43C48F20" w14:textId="265B53AC" w:rsidR="00D026EC" w:rsidRPr="002530A2" w:rsidRDefault="00D026EC" w:rsidP="0092198F">
            <w:pPr>
              <w:spacing w:line="240" w:lineRule="auto"/>
              <w:rPr>
                <w:b/>
              </w:rPr>
            </w:pPr>
            <w:r>
              <w:rPr>
                <w:b/>
              </w:rPr>
              <w:t>Context</w:t>
            </w:r>
          </w:p>
        </w:tc>
        <w:tc>
          <w:tcPr>
            <w:tcW w:w="4678" w:type="dxa"/>
            <w:shd w:val="clear" w:color="auto" w:fill="D2C8E1"/>
          </w:tcPr>
          <w:p w14:paraId="66B384E8" w14:textId="77777777" w:rsidR="00D026EC" w:rsidRPr="002530A2" w:rsidRDefault="00D026EC" w:rsidP="0092198F">
            <w:pPr>
              <w:spacing w:line="240" w:lineRule="auto"/>
              <w:rPr>
                <w:b/>
              </w:rPr>
            </w:pPr>
            <w:r w:rsidRPr="002530A2">
              <w:rPr>
                <w:b/>
              </w:rPr>
              <w:t>Learning activity</w:t>
            </w:r>
          </w:p>
        </w:tc>
        <w:tc>
          <w:tcPr>
            <w:tcW w:w="1701" w:type="dxa"/>
            <w:shd w:val="clear" w:color="auto" w:fill="D2C8E1"/>
          </w:tcPr>
          <w:p w14:paraId="0FFEA0A9" w14:textId="77777777" w:rsidR="00D026EC" w:rsidRPr="002530A2" w:rsidRDefault="00D026EC" w:rsidP="0092198F">
            <w:pPr>
              <w:spacing w:line="240" w:lineRule="auto"/>
              <w:rPr>
                <w:b/>
              </w:rPr>
            </w:pPr>
            <w:r w:rsidRPr="002530A2">
              <w:rPr>
                <w:b/>
              </w:rPr>
              <w:t>Resources</w:t>
            </w:r>
          </w:p>
        </w:tc>
        <w:tc>
          <w:tcPr>
            <w:tcW w:w="1701" w:type="dxa"/>
            <w:shd w:val="clear" w:color="auto" w:fill="D2C8E1"/>
          </w:tcPr>
          <w:p w14:paraId="459D2A6E" w14:textId="14BE2E57" w:rsidR="00D026EC" w:rsidRPr="002530A2" w:rsidRDefault="00E43A64" w:rsidP="0092198F">
            <w:pPr>
              <w:spacing w:line="240" w:lineRule="auto"/>
              <w:rPr>
                <w:b/>
              </w:rPr>
            </w:pPr>
            <w:r>
              <w:rPr>
                <w:b/>
              </w:rPr>
              <w:t>Scaffolding &amp; whole school approaches</w:t>
            </w:r>
          </w:p>
        </w:tc>
      </w:tr>
      <w:tr w:rsidR="00D026EC" w:rsidRPr="002530A2" w14:paraId="0494B931" w14:textId="39718E0F" w:rsidTr="00D026EC">
        <w:trPr>
          <w:trHeight w:val="531"/>
          <w:jc w:val="center"/>
        </w:trPr>
        <w:tc>
          <w:tcPr>
            <w:tcW w:w="1133" w:type="dxa"/>
            <w:shd w:val="clear" w:color="auto" w:fill="FFFFFF" w:themeFill="background1"/>
          </w:tcPr>
          <w:p w14:paraId="4FE846FA" w14:textId="77777777" w:rsidR="00D026EC" w:rsidRDefault="00D026EC" w:rsidP="0092198F">
            <w:pPr>
              <w:spacing w:line="240" w:lineRule="auto"/>
              <w:rPr>
                <w:b/>
              </w:rPr>
            </w:pPr>
          </w:p>
        </w:tc>
        <w:tc>
          <w:tcPr>
            <w:tcW w:w="1385" w:type="dxa"/>
            <w:shd w:val="clear" w:color="auto" w:fill="FFFFFF" w:themeFill="background1"/>
          </w:tcPr>
          <w:p w14:paraId="1CF7C149" w14:textId="77777777" w:rsidR="00D026EC" w:rsidRPr="002530A2" w:rsidRDefault="00D026EC" w:rsidP="0092198F">
            <w:pPr>
              <w:spacing w:line="240" w:lineRule="auto"/>
              <w:rPr>
                <w:b/>
              </w:rPr>
            </w:pPr>
          </w:p>
        </w:tc>
        <w:tc>
          <w:tcPr>
            <w:tcW w:w="2580" w:type="dxa"/>
            <w:shd w:val="clear" w:color="auto" w:fill="FFFFFF" w:themeFill="background1"/>
          </w:tcPr>
          <w:p w14:paraId="67BEC68A" w14:textId="77777777" w:rsidR="00D026EC" w:rsidRPr="002530A2" w:rsidRDefault="00D026EC" w:rsidP="0092198F">
            <w:pPr>
              <w:spacing w:line="240" w:lineRule="auto"/>
              <w:rPr>
                <w:b/>
              </w:rPr>
            </w:pPr>
          </w:p>
        </w:tc>
        <w:tc>
          <w:tcPr>
            <w:tcW w:w="2552" w:type="dxa"/>
            <w:shd w:val="clear" w:color="auto" w:fill="FFFFFF" w:themeFill="background1"/>
          </w:tcPr>
          <w:p w14:paraId="1CD37EBE" w14:textId="77777777" w:rsidR="00D026EC" w:rsidRPr="002530A2" w:rsidRDefault="00D026EC" w:rsidP="0092198F">
            <w:pPr>
              <w:spacing w:line="240" w:lineRule="auto"/>
              <w:rPr>
                <w:b/>
              </w:rPr>
            </w:pPr>
          </w:p>
        </w:tc>
        <w:tc>
          <w:tcPr>
            <w:tcW w:w="4678" w:type="dxa"/>
            <w:shd w:val="clear" w:color="auto" w:fill="FFFFFF" w:themeFill="background1"/>
          </w:tcPr>
          <w:p w14:paraId="055FC12D" w14:textId="3E06FB36" w:rsidR="00D026EC" w:rsidRDefault="00D026EC" w:rsidP="009078C9">
            <w:r>
              <w:t>How might verses 14-24 reflect God as both Judge and merciful?</w:t>
            </w:r>
          </w:p>
          <w:p w14:paraId="4582871B" w14:textId="77777777" w:rsidR="00D026EC" w:rsidRDefault="00D026EC" w:rsidP="009078C9">
            <w:r>
              <w:t>Students could read the Exodus 20:2-17 as an example of different types of laws given by God and understand why for Jews, all types are equally important.</w:t>
            </w:r>
          </w:p>
          <w:p w14:paraId="3B85F3A5" w14:textId="4955E77B" w:rsidR="00D026EC" w:rsidRDefault="00D026EC" w:rsidP="009078C9">
            <w:pPr>
              <w:rPr>
                <w:b/>
              </w:rPr>
            </w:pPr>
            <w:r w:rsidRPr="00392991">
              <w:rPr>
                <w:b/>
              </w:rPr>
              <w:t>Differentiation and extension task:</w:t>
            </w:r>
          </w:p>
          <w:p w14:paraId="70AD5872" w14:textId="77777777" w:rsidR="005F7C65" w:rsidRDefault="005F7C65" w:rsidP="005F7C65">
            <w:r>
              <w:t>Students could consider whether the concept of God as Judge contradicts the concept of God as loving and merciful. They might use their own life experiences of the tension between judgement/punishment and mercy to help them with this. The more able might consider whether it is appropriate to understand the nature of God in the light of human experience.</w:t>
            </w:r>
          </w:p>
          <w:p w14:paraId="7F9E22E3" w14:textId="77777777" w:rsidR="005F7C65" w:rsidRPr="00392991" w:rsidRDefault="005F7C65" w:rsidP="009078C9">
            <w:pPr>
              <w:rPr>
                <w:b/>
              </w:rPr>
            </w:pPr>
          </w:p>
          <w:p w14:paraId="78B1F3FF" w14:textId="488B26F4" w:rsidR="00D026EC" w:rsidRPr="002530A2" w:rsidRDefault="00D026EC" w:rsidP="009078C9">
            <w:pPr>
              <w:spacing w:line="240" w:lineRule="auto"/>
              <w:rPr>
                <w:b/>
              </w:rPr>
            </w:pPr>
            <w:r>
              <w:rPr>
                <w:b/>
              </w:rPr>
              <w:t xml:space="preserve">NB </w:t>
            </w:r>
            <w:r>
              <w:t>Teachers might want their students at this point to study the festivals of Rosh Hashanah and Yom Kippur, which are covered later in this scheme of work (which follows the order of the specification).</w:t>
            </w:r>
          </w:p>
        </w:tc>
        <w:tc>
          <w:tcPr>
            <w:tcW w:w="1701" w:type="dxa"/>
            <w:shd w:val="clear" w:color="auto" w:fill="FFFFFF" w:themeFill="background1"/>
          </w:tcPr>
          <w:p w14:paraId="5DEA6795" w14:textId="77777777" w:rsidR="00D026EC" w:rsidRPr="002530A2" w:rsidRDefault="00D026EC" w:rsidP="0092198F">
            <w:pPr>
              <w:spacing w:line="240" w:lineRule="auto"/>
              <w:rPr>
                <w:b/>
              </w:rPr>
            </w:pPr>
          </w:p>
        </w:tc>
        <w:tc>
          <w:tcPr>
            <w:tcW w:w="1701" w:type="dxa"/>
            <w:shd w:val="clear" w:color="auto" w:fill="FFFFFF" w:themeFill="background1"/>
          </w:tcPr>
          <w:p w14:paraId="5463B5F5" w14:textId="77777777" w:rsidR="00D026EC" w:rsidRPr="002530A2" w:rsidRDefault="00D026EC" w:rsidP="0092198F">
            <w:pPr>
              <w:spacing w:line="240" w:lineRule="auto"/>
              <w:rPr>
                <w:b/>
              </w:rPr>
            </w:pPr>
          </w:p>
        </w:tc>
      </w:tr>
    </w:tbl>
    <w:p w14:paraId="26AB95ED" w14:textId="45270287" w:rsidR="00BA6F27" w:rsidRDefault="00BA6F27"/>
    <w:p w14:paraId="0498CB4A" w14:textId="74BB8BFA" w:rsidR="005F7C65" w:rsidRDefault="005F7C65"/>
    <w:p w14:paraId="59F5FB91" w14:textId="4CC0CC5B" w:rsidR="005F7C65" w:rsidRDefault="005F7C65"/>
    <w:p w14:paraId="1B6CA15E" w14:textId="3177529D" w:rsidR="005F7C65" w:rsidRDefault="005F7C65"/>
    <w:p w14:paraId="49A9251B" w14:textId="79014F00" w:rsidR="005F7C65" w:rsidRDefault="005F7C65"/>
    <w:p w14:paraId="4240BD2B" w14:textId="77777777" w:rsidR="005F7C65" w:rsidRDefault="005F7C65"/>
    <w:tbl>
      <w:tblPr>
        <w:tblStyle w:val="TableGrid"/>
        <w:tblW w:w="16012" w:type="dxa"/>
        <w:jc w:val="center"/>
        <w:tblLayout w:type="fixed"/>
        <w:tblLook w:val="04A0" w:firstRow="1" w:lastRow="0" w:firstColumn="1" w:lastColumn="0" w:noHBand="0" w:noVBand="1"/>
      </w:tblPr>
      <w:tblGrid>
        <w:gridCol w:w="1133"/>
        <w:gridCol w:w="1560"/>
        <w:gridCol w:w="2518"/>
        <w:gridCol w:w="2439"/>
        <w:gridCol w:w="4678"/>
        <w:gridCol w:w="1842"/>
        <w:gridCol w:w="1842"/>
      </w:tblGrid>
      <w:tr w:rsidR="00D026EC" w:rsidRPr="002530A2" w14:paraId="5BF38045" w14:textId="3A01C21F" w:rsidTr="00D026EC">
        <w:trPr>
          <w:trHeight w:val="531"/>
          <w:jc w:val="center"/>
        </w:trPr>
        <w:tc>
          <w:tcPr>
            <w:tcW w:w="1133" w:type="dxa"/>
            <w:shd w:val="clear" w:color="auto" w:fill="D2C8E1"/>
          </w:tcPr>
          <w:p w14:paraId="143472BA" w14:textId="5EF2E0EC" w:rsidR="00D026EC" w:rsidRPr="002530A2" w:rsidRDefault="00D026EC" w:rsidP="00F95144">
            <w:pPr>
              <w:spacing w:line="240" w:lineRule="auto"/>
              <w:rPr>
                <w:b/>
              </w:rPr>
            </w:pPr>
            <w:r>
              <w:rPr>
                <w:b/>
              </w:rPr>
              <w:lastRenderedPageBreak/>
              <w:t>Lesson Number</w:t>
            </w:r>
          </w:p>
          <w:p w14:paraId="3B21FDF2" w14:textId="77777777" w:rsidR="00D026EC" w:rsidRPr="002530A2" w:rsidRDefault="00D026EC" w:rsidP="00F95144">
            <w:pPr>
              <w:spacing w:line="240" w:lineRule="auto"/>
              <w:rPr>
                <w:b/>
              </w:rPr>
            </w:pPr>
          </w:p>
        </w:tc>
        <w:tc>
          <w:tcPr>
            <w:tcW w:w="1560" w:type="dxa"/>
            <w:shd w:val="clear" w:color="auto" w:fill="D2C8E1"/>
          </w:tcPr>
          <w:p w14:paraId="2218057B" w14:textId="512CA977" w:rsidR="00D026EC" w:rsidRPr="002530A2" w:rsidRDefault="00D026EC" w:rsidP="00F95144">
            <w:pPr>
              <w:spacing w:line="240" w:lineRule="auto"/>
              <w:rPr>
                <w:b/>
              </w:rPr>
            </w:pPr>
            <w:r w:rsidRPr="002530A2">
              <w:rPr>
                <w:b/>
              </w:rPr>
              <w:t>Topic title</w:t>
            </w:r>
            <w:r>
              <w:rPr>
                <w:b/>
              </w:rPr>
              <w:t xml:space="preserve"> &amp; teaching approach</w:t>
            </w:r>
          </w:p>
        </w:tc>
        <w:tc>
          <w:tcPr>
            <w:tcW w:w="2518" w:type="dxa"/>
            <w:shd w:val="clear" w:color="auto" w:fill="D2C8E1"/>
          </w:tcPr>
          <w:p w14:paraId="0E970DFD" w14:textId="74EFCE90" w:rsidR="00D026EC" w:rsidRPr="002530A2" w:rsidRDefault="00D026EC" w:rsidP="00F95144">
            <w:pPr>
              <w:spacing w:line="240" w:lineRule="auto"/>
              <w:rPr>
                <w:b/>
              </w:rPr>
            </w:pPr>
            <w:r>
              <w:rPr>
                <w:b/>
              </w:rPr>
              <w:t>Learning objectives &amp; outcomes</w:t>
            </w:r>
          </w:p>
        </w:tc>
        <w:tc>
          <w:tcPr>
            <w:tcW w:w="2439" w:type="dxa"/>
            <w:shd w:val="clear" w:color="auto" w:fill="D2C8E1"/>
          </w:tcPr>
          <w:p w14:paraId="54004F44" w14:textId="7161E519" w:rsidR="00D026EC" w:rsidRPr="002530A2" w:rsidRDefault="00D026EC" w:rsidP="00F95144">
            <w:pPr>
              <w:spacing w:line="240" w:lineRule="auto"/>
              <w:rPr>
                <w:b/>
              </w:rPr>
            </w:pPr>
            <w:r>
              <w:rPr>
                <w:b/>
              </w:rPr>
              <w:t>Context</w:t>
            </w:r>
          </w:p>
        </w:tc>
        <w:tc>
          <w:tcPr>
            <w:tcW w:w="4678" w:type="dxa"/>
            <w:shd w:val="clear" w:color="auto" w:fill="D2C8E1"/>
          </w:tcPr>
          <w:p w14:paraId="2AEDD1ED" w14:textId="77777777" w:rsidR="00D026EC" w:rsidRPr="002530A2" w:rsidRDefault="00D026EC" w:rsidP="00F95144">
            <w:pPr>
              <w:spacing w:line="240" w:lineRule="auto"/>
              <w:rPr>
                <w:b/>
              </w:rPr>
            </w:pPr>
            <w:r w:rsidRPr="002530A2">
              <w:rPr>
                <w:b/>
              </w:rPr>
              <w:t>Learning activity</w:t>
            </w:r>
          </w:p>
        </w:tc>
        <w:tc>
          <w:tcPr>
            <w:tcW w:w="1842" w:type="dxa"/>
            <w:shd w:val="clear" w:color="auto" w:fill="D2C8E1"/>
          </w:tcPr>
          <w:p w14:paraId="009B2BFF" w14:textId="77777777" w:rsidR="00D026EC" w:rsidRPr="002530A2" w:rsidRDefault="00D026EC" w:rsidP="00F95144">
            <w:pPr>
              <w:spacing w:line="240" w:lineRule="auto"/>
              <w:rPr>
                <w:b/>
              </w:rPr>
            </w:pPr>
            <w:r w:rsidRPr="002530A2">
              <w:rPr>
                <w:b/>
              </w:rPr>
              <w:t>Resources</w:t>
            </w:r>
          </w:p>
        </w:tc>
        <w:tc>
          <w:tcPr>
            <w:tcW w:w="1842" w:type="dxa"/>
            <w:shd w:val="clear" w:color="auto" w:fill="D2C8E1"/>
          </w:tcPr>
          <w:p w14:paraId="7080E637" w14:textId="5F048E94" w:rsidR="00D026EC" w:rsidRPr="002530A2" w:rsidRDefault="00E43A64" w:rsidP="00F95144">
            <w:pPr>
              <w:spacing w:line="240" w:lineRule="auto"/>
              <w:rPr>
                <w:b/>
              </w:rPr>
            </w:pPr>
            <w:r>
              <w:rPr>
                <w:b/>
              </w:rPr>
              <w:t>Scaffolding &amp; whole school approaches</w:t>
            </w:r>
          </w:p>
        </w:tc>
      </w:tr>
      <w:tr w:rsidR="00D026EC" w:rsidRPr="000C5753" w14:paraId="693F956D" w14:textId="1C0CCCB6" w:rsidTr="00D026EC">
        <w:trPr>
          <w:trHeight w:val="2925"/>
          <w:jc w:val="center"/>
        </w:trPr>
        <w:tc>
          <w:tcPr>
            <w:tcW w:w="1133" w:type="dxa"/>
          </w:tcPr>
          <w:p w14:paraId="00D05C35" w14:textId="3DBBAAE3" w:rsidR="00D026EC" w:rsidRPr="000C5753" w:rsidRDefault="00D026EC" w:rsidP="00822BDC">
            <w:pPr>
              <w:rPr>
                <w:rFonts w:cs="Arial"/>
                <w:szCs w:val="22"/>
              </w:rPr>
            </w:pPr>
            <w:r w:rsidRPr="000C5753">
              <w:rPr>
                <w:rFonts w:cs="Arial"/>
                <w:szCs w:val="22"/>
              </w:rPr>
              <w:t xml:space="preserve">Lesson </w:t>
            </w:r>
            <w:r>
              <w:rPr>
                <w:rFonts w:cs="Arial"/>
                <w:szCs w:val="22"/>
              </w:rPr>
              <w:t>5</w:t>
            </w:r>
          </w:p>
        </w:tc>
        <w:tc>
          <w:tcPr>
            <w:tcW w:w="1560" w:type="dxa"/>
          </w:tcPr>
          <w:p w14:paraId="546E1141" w14:textId="628A56B5" w:rsidR="00D026EC" w:rsidRPr="000C5753" w:rsidRDefault="00D026EC" w:rsidP="00314E88">
            <w:pPr>
              <w:rPr>
                <w:rFonts w:cs="Arial"/>
                <w:szCs w:val="22"/>
              </w:rPr>
            </w:pPr>
            <w:r>
              <w:t>Key beliefs: The divine presence (Shekhinah). There is opportunity for teacher modelling of good practice, as well as explanation – with an emphasis on the concept of Shekhinah.</w:t>
            </w:r>
          </w:p>
        </w:tc>
        <w:tc>
          <w:tcPr>
            <w:tcW w:w="2518" w:type="dxa"/>
          </w:tcPr>
          <w:p w14:paraId="1D98C6B4" w14:textId="798997D1" w:rsidR="00D026EC" w:rsidRPr="000C5753" w:rsidRDefault="00257D43" w:rsidP="00C42303">
            <w:pPr>
              <w:widowControl w:val="0"/>
              <w:tabs>
                <w:tab w:val="left" w:pos="940"/>
                <w:tab w:val="left" w:pos="1440"/>
              </w:tabs>
              <w:autoSpaceDE w:val="0"/>
              <w:autoSpaceDN w:val="0"/>
              <w:adjustRightInd w:val="0"/>
              <w:spacing w:after="293" w:line="240" w:lineRule="auto"/>
              <w:rPr>
                <w:rFonts w:cs="Arial"/>
                <w:szCs w:val="22"/>
                <w:lang w:val="en-US"/>
              </w:rPr>
            </w:pPr>
            <w:r>
              <w:t xml:space="preserve">To understand </w:t>
            </w:r>
            <w:proofErr w:type="gramStart"/>
            <w:r w:rsidR="00D026EC">
              <w:t>The</w:t>
            </w:r>
            <w:proofErr w:type="gramEnd"/>
            <w:r w:rsidR="00D026EC">
              <w:t xml:space="preserve"> divine presence (Shekhinah).</w:t>
            </w:r>
          </w:p>
        </w:tc>
        <w:tc>
          <w:tcPr>
            <w:tcW w:w="2439" w:type="dxa"/>
          </w:tcPr>
          <w:p w14:paraId="6A466138" w14:textId="42470994" w:rsidR="00D026EC" w:rsidRPr="000C5753" w:rsidRDefault="00D026EC" w:rsidP="0055448F">
            <w:pPr>
              <w:rPr>
                <w:rFonts w:cs="Arial"/>
                <w:szCs w:val="22"/>
              </w:rPr>
            </w:pPr>
            <w:r>
              <w:t>The focus is on understanding what is meant by the Shekhinah and its significance for Jews.</w:t>
            </w:r>
          </w:p>
        </w:tc>
        <w:tc>
          <w:tcPr>
            <w:tcW w:w="4678" w:type="dxa"/>
          </w:tcPr>
          <w:p w14:paraId="65FF21A4" w14:textId="77777777" w:rsidR="00D026EC" w:rsidRDefault="00D026EC" w:rsidP="00214F2F">
            <w:r>
              <w:t xml:space="preserve">Shekhinah literally means ‘dwelling’ and it refers to the descending of God’s presence to ‘dwell’ in the world. It is a term found in the Talmud and in the </w:t>
            </w:r>
            <w:proofErr w:type="spellStart"/>
            <w:r>
              <w:t>Targumim</w:t>
            </w:r>
            <w:proofErr w:type="spellEnd"/>
            <w:r>
              <w:t xml:space="preserve"> (the translations of the </w:t>
            </w:r>
            <w:proofErr w:type="spellStart"/>
            <w:r>
              <w:t>Tenakh</w:t>
            </w:r>
            <w:proofErr w:type="spellEnd"/>
            <w:r>
              <w:t xml:space="preserve"> into Aramaic, which was the everyday language of the Jews from the later period of the monarchy) to avoid anthropomorphism and so honour the holiness (total ‘otherness’ of God). This is not an easy concept for students unfamiliar with Judaism to grasp and teachers may want to tailor what follows to the needs/ability of their students.</w:t>
            </w:r>
          </w:p>
          <w:p w14:paraId="7A322494" w14:textId="1AB5BF27" w:rsidR="00D026EC" w:rsidRPr="000C5753" w:rsidRDefault="00D026EC" w:rsidP="00401739">
            <w:pPr>
              <w:rPr>
                <w:rFonts w:cs="Arial"/>
                <w:szCs w:val="22"/>
              </w:rPr>
            </w:pPr>
            <w:r>
              <w:t xml:space="preserve">Teachers could perhaps introduce it with a general discussion of how respect is shown to important figures in the secular and religious world, </w:t>
            </w:r>
            <w:proofErr w:type="spellStart"/>
            <w:r>
              <w:t>eg</w:t>
            </w:r>
            <w:proofErr w:type="spellEnd"/>
            <w:r>
              <w:t xml:space="preserve"> the titles given in the UK to the Queen and MPs, the phrases used by Roman Catholics for the Pope, by Muslims for Muhammad and Buddhists for the Dalai Lama. They could move from this to a discussion of how respect for God, believed to be a Being ultimately beyond human understanding and the source of everything, is shown in practice, </w:t>
            </w:r>
            <w:proofErr w:type="spellStart"/>
            <w:r>
              <w:t>ie</w:t>
            </w:r>
            <w:proofErr w:type="spellEnd"/>
            <w:r>
              <w:t xml:space="preserve"> not using any form of images of God, and how it might be shown in language used of God. The beginnings of this can be seen in the </w:t>
            </w:r>
            <w:proofErr w:type="spellStart"/>
            <w:r>
              <w:t>Tenakh</w:t>
            </w:r>
            <w:proofErr w:type="spellEnd"/>
            <w:r>
              <w:t xml:space="preserve"> itself, </w:t>
            </w:r>
            <w:proofErr w:type="spellStart"/>
            <w:r>
              <w:t>eg</w:t>
            </w:r>
            <w:proofErr w:type="spellEnd"/>
            <w:r>
              <w:t xml:space="preserve"> Ezekiel’s </w:t>
            </w:r>
          </w:p>
        </w:tc>
        <w:tc>
          <w:tcPr>
            <w:tcW w:w="1842" w:type="dxa"/>
          </w:tcPr>
          <w:p w14:paraId="45E54B83" w14:textId="77777777" w:rsidR="00D026EC" w:rsidRDefault="00D026EC" w:rsidP="006475A6">
            <w:r>
              <w:t xml:space="preserve">Copies of the </w:t>
            </w:r>
            <w:proofErr w:type="spellStart"/>
            <w:r>
              <w:t>Tenakh</w:t>
            </w:r>
            <w:proofErr w:type="spellEnd"/>
            <w:r>
              <w:t xml:space="preserve"> or Old Testament.</w:t>
            </w:r>
          </w:p>
          <w:p w14:paraId="04BD2F31" w14:textId="77777777" w:rsidR="00D026EC" w:rsidRDefault="00D026EC" w:rsidP="006475A6"/>
          <w:p w14:paraId="088EB51D" w14:textId="276CA134" w:rsidR="00D026EC" w:rsidRDefault="00BE4DC2" w:rsidP="006475A6">
            <w:r>
              <w:t>C</w:t>
            </w:r>
            <w:r w:rsidR="00D026EC">
              <w:t>hapter</w:t>
            </w:r>
            <w:r>
              <w:t xml:space="preserve"> 1.3</w:t>
            </w:r>
            <w:r w:rsidR="00D026EC">
              <w:t xml:space="preserve"> of Judaism text books.</w:t>
            </w:r>
          </w:p>
          <w:p w14:paraId="0B09743E" w14:textId="77777777" w:rsidR="00D026EC" w:rsidRDefault="00D026EC" w:rsidP="006475A6"/>
          <w:p w14:paraId="65C6C8D0" w14:textId="77777777" w:rsidR="00D026EC" w:rsidRDefault="00D026EC" w:rsidP="006475A6">
            <w:r>
              <w:t>Differentiated worksheets.</w:t>
            </w:r>
          </w:p>
          <w:p w14:paraId="33DE1104" w14:textId="1612C502" w:rsidR="00D026EC" w:rsidRPr="000C5753" w:rsidRDefault="00D026EC" w:rsidP="006C563B">
            <w:pPr>
              <w:rPr>
                <w:rFonts w:cs="Arial"/>
                <w:szCs w:val="22"/>
              </w:rPr>
            </w:pPr>
            <w:r>
              <w:t>Specimen Judaism question paper.</w:t>
            </w:r>
          </w:p>
        </w:tc>
        <w:tc>
          <w:tcPr>
            <w:tcW w:w="1842" w:type="dxa"/>
          </w:tcPr>
          <w:p w14:paraId="35C3B914" w14:textId="7A4601DC" w:rsidR="007E625D" w:rsidRDefault="005F7C65" w:rsidP="007E625D">
            <w:r>
              <w:t>In addition to further multiple reading opportunities</w:t>
            </w:r>
            <w:r w:rsidR="007E625D">
              <w:t xml:space="preserve"> for reading</w:t>
            </w:r>
            <w:r>
              <w:t xml:space="preserve"> in this lesson, </w:t>
            </w:r>
            <w:r w:rsidR="007E625D">
              <w:t>w</w:t>
            </w:r>
            <w:r>
              <w:t xml:space="preserve">orksheets could be given to students. The more able could look up the texts that are listed for themselves and then summarise what they contain and their meaning for Jews. For less able students, the texts being used could be printed out for them and they could be asked to write one or two sentences, explaining what they say about </w:t>
            </w:r>
          </w:p>
          <w:p w14:paraId="321617FE" w14:textId="2C64CC77" w:rsidR="00D026EC" w:rsidRDefault="00D026EC" w:rsidP="005F7C65"/>
        </w:tc>
      </w:tr>
      <w:tr w:rsidR="00D026EC" w:rsidRPr="002530A2" w14:paraId="23DFB41A" w14:textId="14A335C1" w:rsidTr="00D026EC">
        <w:trPr>
          <w:trHeight w:val="531"/>
          <w:jc w:val="center"/>
        </w:trPr>
        <w:tc>
          <w:tcPr>
            <w:tcW w:w="1133" w:type="dxa"/>
            <w:shd w:val="clear" w:color="auto" w:fill="D2C8E1"/>
          </w:tcPr>
          <w:p w14:paraId="39437232" w14:textId="12D7730C" w:rsidR="00D026EC" w:rsidRPr="002530A2" w:rsidRDefault="00D026EC" w:rsidP="0092198F">
            <w:pPr>
              <w:spacing w:line="240" w:lineRule="auto"/>
              <w:rPr>
                <w:b/>
              </w:rPr>
            </w:pPr>
            <w:r>
              <w:rPr>
                <w:b/>
              </w:rPr>
              <w:lastRenderedPageBreak/>
              <w:t>Lesson Number</w:t>
            </w:r>
          </w:p>
          <w:p w14:paraId="6B80B736" w14:textId="77777777" w:rsidR="00D026EC" w:rsidRPr="002530A2" w:rsidRDefault="00D026EC" w:rsidP="0092198F">
            <w:pPr>
              <w:spacing w:line="240" w:lineRule="auto"/>
              <w:rPr>
                <w:b/>
              </w:rPr>
            </w:pPr>
          </w:p>
        </w:tc>
        <w:tc>
          <w:tcPr>
            <w:tcW w:w="1560" w:type="dxa"/>
            <w:shd w:val="clear" w:color="auto" w:fill="D2C8E1"/>
          </w:tcPr>
          <w:p w14:paraId="440184A8" w14:textId="4FF4754A" w:rsidR="00D026EC" w:rsidRPr="002530A2" w:rsidRDefault="00D026EC" w:rsidP="0092198F">
            <w:pPr>
              <w:spacing w:line="240" w:lineRule="auto"/>
              <w:rPr>
                <w:b/>
              </w:rPr>
            </w:pPr>
            <w:r w:rsidRPr="002530A2">
              <w:rPr>
                <w:b/>
              </w:rPr>
              <w:t>Topic title</w:t>
            </w:r>
            <w:r>
              <w:rPr>
                <w:b/>
              </w:rPr>
              <w:t xml:space="preserve"> &amp; teaching approach</w:t>
            </w:r>
          </w:p>
        </w:tc>
        <w:tc>
          <w:tcPr>
            <w:tcW w:w="2518" w:type="dxa"/>
            <w:shd w:val="clear" w:color="auto" w:fill="D2C8E1"/>
          </w:tcPr>
          <w:p w14:paraId="094B0C68" w14:textId="46F15160" w:rsidR="00D026EC" w:rsidRPr="002530A2" w:rsidRDefault="00D026EC" w:rsidP="0092198F">
            <w:pPr>
              <w:spacing w:line="240" w:lineRule="auto"/>
              <w:rPr>
                <w:b/>
              </w:rPr>
            </w:pPr>
            <w:r>
              <w:rPr>
                <w:b/>
              </w:rPr>
              <w:t>Learning objectives &amp; outcomes</w:t>
            </w:r>
          </w:p>
        </w:tc>
        <w:tc>
          <w:tcPr>
            <w:tcW w:w="2439" w:type="dxa"/>
            <w:shd w:val="clear" w:color="auto" w:fill="D2C8E1"/>
          </w:tcPr>
          <w:p w14:paraId="1F27B06C" w14:textId="1381A012" w:rsidR="00D026EC" w:rsidRPr="002530A2" w:rsidRDefault="00D026EC" w:rsidP="0092198F">
            <w:pPr>
              <w:spacing w:line="240" w:lineRule="auto"/>
              <w:rPr>
                <w:b/>
              </w:rPr>
            </w:pPr>
            <w:r>
              <w:rPr>
                <w:b/>
              </w:rPr>
              <w:t>Context</w:t>
            </w:r>
          </w:p>
        </w:tc>
        <w:tc>
          <w:tcPr>
            <w:tcW w:w="4678" w:type="dxa"/>
            <w:shd w:val="clear" w:color="auto" w:fill="D2C8E1"/>
          </w:tcPr>
          <w:p w14:paraId="50A7F361" w14:textId="77777777" w:rsidR="00D026EC" w:rsidRPr="002530A2" w:rsidRDefault="00D026EC" w:rsidP="0092198F">
            <w:pPr>
              <w:spacing w:line="240" w:lineRule="auto"/>
              <w:rPr>
                <w:b/>
              </w:rPr>
            </w:pPr>
            <w:r w:rsidRPr="002530A2">
              <w:rPr>
                <w:b/>
              </w:rPr>
              <w:t>Learning activity</w:t>
            </w:r>
          </w:p>
        </w:tc>
        <w:tc>
          <w:tcPr>
            <w:tcW w:w="1842" w:type="dxa"/>
            <w:shd w:val="clear" w:color="auto" w:fill="D2C8E1"/>
          </w:tcPr>
          <w:p w14:paraId="5630A967" w14:textId="77777777" w:rsidR="00D026EC" w:rsidRPr="002530A2" w:rsidRDefault="00D026EC" w:rsidP="0092198F">
            <w:pPr>
              <w:spacing w:line="240" w:lineRule="auto"/>
              <w:rPr>
                <w:b/>
              </w:rPr>
            </w:pPr>
            <w:r w:rsidRPr="002530A2">
              <w:rPr>
                <w:b/>
              </w:rPr>
              <w:t>Resources</w:t>
            </w:r>
          </w:p>
        </w:tc>
        <w:tc>
          <w:tcPr>
            <w:tcW w:w="1842" w:type="dxa"/>
            <w:shd w:val="clear" w:color="auto" w:fill="D2C8E1"/>
          </w:tcPr>
          <w:p w14:paraId="5451F5B8" w14:textId="4CDEAED6" w:rsidR="00D026EC" w:rsidRPr="002530A2" w:rsidRDefault="00E43A64" w:rsidP="0092198F">
            <w:pPr>
              <w:spacing w:line="240" w:lineRule="auto"/>
              <w:rPr>
                <w:b/>
              </w:rPr>
            </w:pPr>
            <w:r>
              <w:rPr>
                <w:b/>
              </w:rPr>
              <w:t>Scaffolding &amp; whole school approaches</w:t>
            </w:r>
          </w:p>
        </w:tc>
      </w:tr>
      <w:tr w:rsidR="00D026EC" w:rsidRPr="002530A2" w14:paraId="75713D88" w14:textId="674C6E0E" w:rsidTr="00D026EC">
        <w:trPr>
          <w:trHeight w:val="531"/>
          <w:jc w:val="center"/>
        </w:trPr>
        <w:tc>
          <w:tcPr>
            <w:tcW w:w="1133" w:type="dxa"/>
            <w:shd w:val="clear" w:color="auto" w:fill="FFFFFF" w:themeFill="background1"/>
          </w:tcPr>
          <w:p w14:paraId="63D686D2" w14:textId="77777777" w:rsidR="00D026EC" w:rsidRDefault="00D026EC" w:rsidP="0092198F">
            <w:pPr>
              <w:spacing w:line="240" w:lineRule="auto"/>
              <w:rPr>
                <w:b/>
              </w:rPr>
            </w:pPr>
          </w:p>
        </w:tc>
        <w:tc>
          <w:tcPr>
            <w:tcW w:w="1560" w:type="dxa"/>
            <w:shd w:val="clear" w:color="auto" w:fill="FFFFFF" w:themeFill="background1"/>
          </w:tcPr>
          <w:p w14:paraId="37FF102A" w14:textId="77777777" w:rsidR="00D026EC" w:rsidRPr="002530A2" w:rsidRDefault="00D026EC" w:rsidP="0092198F">
            <w:pPr>
              <w:spacing w:line="240" w:lineRule="auto"/>
              <w:rPr>
                <w:b/>
              </w:rPr>
            </w:pPr>
          </w:p>
        </w:tc>
        <w:tc>
          <w:tcPr>
            <w:tcW w:w="2518" w:type="dxa"/>
            <w:shd w:val="clear" w:color="auto" w:fill="FFFFFF" w:themeFill="background1"/>
          </w:tcPr>
          <w:p w14:paraId="4F1BE7FC" w14:textId="77777777" w:rsidR="00D026EC" w:rsidRPr="002530A2" w:rsidRDefault="00D026EC" w:rsidP="0092198F">
            <w:pPr>
              <w:spacing w:line="240" w:lineRule="auto"/>
              <w:rPr>
                <w:b/>
              </w:rPr>
            </w:pPr>
          </w:p>
        </w:tc>
        <w:tc>
          <w:tcPr>
            <w:tcW w:w="2439" w:type="dxa"/>
            <w:shd w:val="clear" w:color="auto" w:fill="FFFFFF" w:themeFill="background1"/>
          </w:tcPr>
          <w:p w14:paraId="7C9F8862" w14:textId="77777777" w:rsidR="00D026EC" w:rsidRPr="002530A2" w:rsidRDefault="00D026EC" w:rsidP="0092198F">
            <w:pPr>
              <w:spacing w:line="240" w:lineRule="auto"/>
              <w:rPr>
                <w:b/>
              </w:rPr>
            </w:pPr>
          </w:p>
        </w:tc>
        <w:tc>
          <w:tcPr>
            <w:tcW w:w="4678" w:type="dxa"/>
            <w:shd w:val="clear" w:color="auto" w:fill="FFFFFF" w:themeFill="background1"/>
          </w:tcPr>
          <w:p w14:paraId="6749A175" w14:textId="3BD8C675" w:rsidR="00D026EC" w:rsidRDefault="00D026EC" w:rsidP="009078C9">
            <w:r>
              <w:t>repeated use of the word ‘glory’ to refer to God’s presence (1:28). Make the link with the rabbinic use of Shekhinah in the following ways of God’s presence in/with:</w:t>
            </w:r>
          </w:p>
          <w:p w14:paraId="0EC3FC91" w14:textId="77777777" w:rsidR="00D026EC" w:rsidRDefault="00D026EC" w:rsidP="009078C9">
            <w:pPr>
              <w:pStyle w:val="ListParagraph"/>
              <w:numPr>
                <w:ilvl w:val="0"/>
                <w:numId w:val="3"/>
              </w:numPr>
            </w:pPr>
            <w:r>
              <w:t>The Tabernacle (the Hebrew root is the same as that for Shekhinah). constructed after Moses received the Ten Commandments (Exodus 25:8)</w:t>
            </w:r>
          </w:p>
          <w:p w14:paraId="0FBD1235" w14:textId="77777777" w:rsidR="00D026EC" w:rsidRDefault="00D026EC" w:rsidP="009078C9">
            <w:pPr>
              <w:pStyle w:val="ListParagraph"/>
              <w:numPr>
                <w:ilvl w:val="0"/>
                <w:numId w:val="3"/>
              </w:numPr>
            </w:pPr>
            <w:r>
              <w:t>Jerusalem (Zechariah 8:3).</w:t>
            </w:r>
          </w:p>
          <w:p w14:paraId="63703253" w14:textId="77777777" w:rsidR="00D026EC" w:rsidRDefault="00D026EC" w:rsidP="009078C9">
            <w:pPr>
              <w:pStyle w:val="ListParagraph"/>
              <w:numPr>
                <w:ilvl w:val="0"/>
                <w:numId w:val="3"/>
              </w:numPr>
            </w:pPr>
            <w:r>
              <w:t>The Temple in Jerusalem (Ezekiel 43:1-8). This links back to Ezekiel’s earlier description of the Shekhinah leaving the Temple and Jerusalem because the Temple worship had become corrupted/idolatrous.</w:t>
            </w:r>
          </w:p>
          <w:p w14:paraId="6D222773" w14:textId="77777777" w:rsidR="00D026EC" w:rsidRDefault="00D026EC" w:rsidP="009078C9">
            <w:pPr>
              <w:pStyle w:val="ListParagraph"/>
              <w:numPr>
                <w:ilvl w:val="0"/>
                <w:numId w:val="3"/>
              </w:numPr>
            </w:pPr>
            <w:r>
              <w:t xml:space="preserve">The people of Israel (Zechariah 2:10 in the Old Testament / 2:14 in the </w:t>
            </w:r>
            <w:proofErr w:type="spellStart"/>
            <w:r>
              <w:t>Tenakh</w:t>
            </w:r>
            <w:proofErr w:type="spellEnd"/>
            <w:r>
              <w:t>).</w:t>
            </w:r>
          </w:p>
          <w:p w14:paraId="525046FC" w14:textId="77777777" w:rsidR="00D026EC" w:rsidRDefault="00D026EC" w:rsidP="009078C9">
            <w:r>
              <w:t>The Shekinah was identified by rabbis with Moses’ vision at the burning bush (Deuteronomy 33:16) and the pillar of cloud and fire that accompanied the Israelites at the time of the Exodus and the revelation to Moses on Sinai (Exodus 13:21-22; 24:15-18).</w:t>
            </w:r>
          </w:p>
          <w:p w14:paraId="6CC01413" w14:textId="77777777" w:rsidR="00D026EC" w:rsidRDefault="00D026EC" w:rsidP="009078C9">
            <w:r>
              <w:t>Students could discuss the significance for Jews in the21st century of the following Talmudic texts:</w:t>
            </w:r>
          </w:p>
          <w:p w14:paraId="0F400FA4" w14:textId="422384CE" w:rsidR="00D026EC" w:rsidRPr="002530A2" w:rsidRDefault="00D026EC" w:rsidP="009078C9">
            <w:pPr>
              <w:pStyle w:val="ListParagraph"/>
              <w:numPr>
                <w:ilvl w:val="0"/>
                <w:numId w:val="4"/>
              </w:numPr>
              <w:rPr>
                <w:b/>
              </w:rPr>
            </w:pPr>
            <w:r>
              <w:t xml:space="preserve">‘If ten men sit together and occupy themselves with the Law, the </w:t>
            </w:r>
          </w:p>
        </w:tc>
        <w:tc>
          <w:tcPr>
            <w:tcW w:w="1842" w:type="dxa"/>
            <w:shd w:val="clear" w:color="auto" w:fill="FFFFFF" w:themeFill="background1"/>
          </w:tcPr>
          <w:p w14:paraId="27A4B99B" w14:textId="77777777" w:rsidR="00D026EC" w:rsidRPr="002530A2" w:rsidRDefault="00D026EC" w:rsidP="0092198F">
            <w:pPr>
              <w:spacing w:line="240" w:lineRule="auto"/>
              <w:rPr>
                <w:b/>
              </w:rPr>
            </w:pPr>
          </w:p>
        </w:tc>
        <w:tc>
          <w:tcPr>
            <w:tcW w:w="1842" w:type="dxa"/>
            <w:shd w:val="clear" w:color="auto" w:fill="FFFFFF" w:themeFill="background1"/>
          </w:tcPr>
          <w:p w14:paraId="6AC23FEB" w14:textId="77777777" w:rsidR="007E625D" w:rsidRDefault="007E625D" w:rsidP="007E625D">
            <w:r>
              <w:t>the presence of God.</w:t>
            </w:r>
          </w:p>
          <w:p w14:paraId="7A270399" w14:textId="391B02E6" w:rsidR="00D026EC" w:rsidRPr="002530A2" w:rsidRDefault="007E625D" w:rsidP="007E625D">
            <w:pPr>
              <w:spacing w:line="240" w:lineRule="auto"/>
              <w:rPr>
                <w:b/>
              </w:rPr>
            </w:pPr>
            <w:r>
              <w:t>Answer question 1 on the Judaism specimen question paper.</w:t>
            </w:r>
          </w:p>
        </w:tc>
      </w:tr>
      <w:tr w:rsidR="00D026EC" w:rsidRPr="002530A2" w14:paraId="17ACF8D1" w14:textId="45C1EFBB" w:rsidTr="00D026EC">
        <w:trPr>
          <w:trHeight w:val="531"/>
          <w:jc w:val="center"/>
        </w:trPr>
        <w:tc>
          <w:tcPr>
            <w:tcW w:w="1133" w:type="dxa"/>
            <w:shd w:val="clear" w:color="auto" w:fill="D2C8E1"/>
          </w:tcPr>
          <w:p w14:paraId="03152249" w14:textId="689A7A76" w:rsidR="00D026EC" w:rsidRPr="002530A2" w:rsidRDefault="00D026EC" w:rsidP="0092198F">
            <w:pPr>
              <w:spacing w:line="240" w:lineRule="auto"/>
              <w:rPr>
                <w:b/>
              </w:rPr>
            </w:pPr>
            <w:r>
              <w:lastRenderedPageBreak/>
              <w:br w:type="page"/>
            </w:r>
            <w:r>
              <w:rPr>
                <w:b/>
              </w:rPr>
              <w:t>Lesson Number</w:t>
            </w:r>
          </w:p>
          <w:p w14:paraId="5CD0F47A" w14:textId="77777777" w:rsidR="00D026EC" w:rsidRPr="002530A2" w:rsidRDefault="00D026EC" w:rsidP="0092198F">
            <w:pPr>
              <w:spacing w:line="240" w:lineRule="auto"/>
              <w:rPr>
                <w:b/>
              </w:rPr>
            </w:pPr>
          </w:p>
        </w:tc>
        <w:tc>
          <w:tcPr>
            <w:tcW w:w="1560" w:type="dxa"/>
            <w:shd w:val="clear" w:color="auto" w:fill="D2C8E1"/>
          </w:tcPr>
          <w:p w14:paraId="573FE1BC" w14:textId="65C256C6" w:rsidR="00D026EC" w:rsidRPr="002530A2" w:rsidRDefault="00D026EC" w:rsidP="0092198F">
            <w:pPr>
              <w:spacing w:line="240" w:lineRule="auto"/>
              <w:rPr>
                <w:b/>
              </w:rPr>
            </w:pPr>
            <w:r w:rsidRPr="002530A2">
              <w:rPr>
                <w:b/>
              </w:rPr>
              <w:t>Topic title</w:t>
            </w:r>
            <w:r>
              <w:rPr>
                <w:b/>
              </w:rPr>
              <w:t xml:space="preserve"> &amp; teaching approach</w:t>
            </w:r>
          </w:p>
        </w:tc>
        <w:tc>
          <w:tcPr>
            <w:tcW w:w="2518" w:type="dxa"/>
            <w:shd w:val="clear" w:color="auto" w:fill="D2C8E1"/>
          </w:tcPr>
          <w:p w14:paraId="48C3CBFA" w14:textId="5D9349DA" w:rsidR="00D026EC" w:rsidRPr="002530A2" w:rsidRDefault="00D026EC" w:rsidP="0092198F">
            <w:pPr>
              <w:spacing w:line="240" w:lineRule="auto"/>
              <w:rPr>
                <w:b/>
              </w:rPr>
            </w:pPr>
            <w:r>
              <w:rPr>
                <w:b/>
              </w:rPr>
              <w:t>Learning objectives &amp; outcomes</w:t>
            </w:r>
          </w:p>
        </w:tc>
        <w:tc>
          <w:tcPr>
            <w:tcW w:w="2439" w:type="dxa"/>
            <w:shd w:val="clear" w:color="auto" w:fill="D2C8E1"/>
          </w:tcPr>
          <w:p w14:paraId="1A751821" w14:textId="245C4C04" w:rsidR="00D026EC" w:rsidRPr="002530A2" w:rsidRDefault="00D026EC" w:rsidP="0092198F">
            <w:pPr>
              <w:spacing w:line="240" w:lineRule="auto"/>
              <w:rPr>
                <w:b/>
              </w:rPr>
            </w:pPr>
            <w:r>
              <w:rPr>
                <w:b/>
              </w:rPr>
              <w:t>Context</w:t>
            </w:r>
          </w:p>
        </w:tc>
        <w:tc>
          <w:tcPr>
            <w:tcW w:w="4678" w:type="dxa"/>
            <w:shd w:val="clear" w:color="auto" w:fill="D2C8E1"/>
          </w:tcPr>
          <w:p w14:paraId="192B6975" w14:textId="77777777" w:rsidR="00D026EC" w:rsidRPr="002530A2" w:rsidRDefault="00D026EC" w:rsidP="0092198F">
            <w:pPr>
              <w:spacing w:line="240" w:lineRule="auto"/>
              <w:rPr>
                <w:b/>
              </w:rPr>
            </w:pPr>
            <w:r w:rsidRPr="002530A2">
              <w:rPr>
                <w:b/>
              </w:rPr>
              <w:t>Learning activity</w:t>
            </w:r>
          </w:p>
        </w:tc>
        <w:tc>
          <w:tcPr>
            <w:tcW w:w="1842" w:type="dxa"/>
            <w:shd w:val="clear" w:color="auto" w:fill="D2C8E1"/>
          </w:tcPr>
          <w:p w14:paraId="31795B36" w14:textId="77777777" w:rsidR="00D026EC" w:rsidRPr="002530A2" w:rsidRDefault="00D026EC" w:rsidP="0092198F">
            <w:pPr>
              <w:spacing w:line="240" w:lineRule="auto"/>
              <w:rPr>
                <w:b/>
              </w:rPr>
            </w:pPr>
            <w:r w:rsidRPr="002530A2">
              <w:rPr>
                <w:b/>
              </w:rPr>
              <w:t>Resources</w:t>
            </w:r>
          </w:p>
        </w:tc>
        <w:tc>
          <w:tcPr>
            <w:tcW w:w="1842" w:type="dxa"/>
            <w:shd w:val="clear" w:color="auto" w:fill="D2C8E1"/>
          </w:tcPr>
          <w:p w14:paraId="3C16A92F" w14:textId="15E6373D" w:rsidR="00D026EC" w:rsidRPr="002530A2" w:rsidRDefault="00E43A64" w:rsidP="0092198F">
            <w:pPr>
              <w:spacing w:line="240" w:lineRule="auto"/>
              <w:rPr>
                <w:b/>
              </w:rPr>
            </w:pPr>
            <w:r>
              <w:rPr>
                <w:b/>
              </w:rPr>
              <w:t>Scaffolding &amp; whole school approaches</w:t>
            </w:r>
          </w:p>
        </w:tc>
      </w:tr>
      <w:tr w:rsidR="00D026EC" w:rsidRPr="002530A2" w14:paraId="7A1FD6F6" w14:textId="4C653828" w:rsidTr="00D026EC">
        <w:trPr>
          <w:trHeight w:val="531"/>
          <w:jc w:val="center"/>
        </w:trPr>
        <w:tc>
          <w:tcPr>
            <w:tcW w:w="1133" w:type="dxa"/>
            <w:shd w:val="clear" w:color="auto" w:fill="FFFFFF" w:themeFill="background1"/>
          </w:tcPr>
          <w:p w14:paraId="3F3FA7FF" w14:textId="77777777" w:rsidR="00D026EC" w:rsidRDefault="00D026EC" w:rsidP="0092198F">
            <w:pPr>
              <w:spacing w:line="240" w:lineRule="auto"/>
              <w:rPr>
                <w:b/>
              </w:rPr>
            </w:pPr>
          </w:p>
        </w:tc>
        <w:tc>
          <w:tcPr>
            <w:tcW w:w="1560" w:type="dxa"/>
            <w:shd w:val="clear" w:color="auto" w:fill="FFFFFF" w:themeFill="background1"/>
          </w:tcPr>
          <w:p w14:paraId="081CC046" w14:textId="77777777" w:rsidR="00D026EC" w:rsidRPr="002530A2" w:rsidRDefault="00D026EC" w:rsidP="0092198F">
            <w:pPr>
              <w:spacing w:line="240" w:lineRule="auto"/>
              <w:rPr>
                <w:b/>
              </w:rPr>
            </w:pPr>
          </w:p>
        </w:tc>
        <w:tc>
          <w:tcPr>
            <w:tcW w:w="2518" w:type="dxa"/>
            <w:shd w:val="clear" w:color="auto" w:fill="FFFFFF" w:themeFill="background1"/>
          </w:tcPr>
          <w:p w14:paraId="520900B7" w14:textId="77777777" w:rsidR="00D026EC" w:rsidRPr="002530A2" w:rsidRDefault="00D026EC" w:rsidP="0092198F">
            <w:pPr>
              <w:spacing w:line="240" w:lineRule="auto"/>
              <w:rPr>
                <w:b/>
              </w:rPr>
            </w:pPr>
          </w:p>
        </w:tc>
        <w:tc>
          <w:tcPr>
            <w:tcW w:w="2439" w:type="dxa"/>
            <w:shd w:val="clear" w:color="auto" w:fill="FFFFFF" w:themeFill="background1"/>
          </w:tcPr>
          <w:p w14:paraId="3E6D4AAA" w14:textId="77777777" w:rsidR="00D026EC" w:rsidRPr="002530A2" w:rsidRDefault="00D026EC" w:rsidP="0092198F">
            <w:pPr>
              <w:spacing w:line="240" w:lineRule="auto"/>
              <w:rPr>
                <w:b/>
              </w:rPr>
            </w:pPr>
          </w:p>
        </w:tc>
        <w:tc>
          <w:tcPr>
            <w:tcW w:w="4678" w:type="dxa"/>
            <w:shd w:val="clear" w:color="auto" w:fill="FFFFFF" w:themeFill="background1"/>
          </w:tcPr>
          <w:p w14:paraId="58F0963C" w14:textId="77777777" w:rsidR="00D026EC" w:rsidRDefault="00D026EC" w:rsidP="009078C9">
            <w:pPr>
              <w:pStyle w:val="ListParagraph"/>
            </w:pPr>
            <w:r>
              <w:t>Shekhinah rests among them.’</w:t>
            </w:r>
          </w:p>
          <w:p w14:paraId="20C0532A" w14:textId="77777777" w:rsidR="00D026EC" w:rsidRDefault="00D026EC" w:rsidP="009078C9">
            <w:pPr>
              <w:pStyle w:val="ListParagraph"/>
              <w:numPr>
                <w:ilvl w:val="0"/>
                <w:numId w:val="4"/>
              </w:numPr>
            </w:pPr>
            <w:r>
              <w:t>‘Whenever ten men are gathered for prayer, there the Shekhinah rests.’</w:t>
            </w:r>
          </w:p>
          <w:p w14:paraId="6C1C3EFF" w14:textId="0958E919" w:rsidR="00D026EC" w:rsidRDefault="00D026EC" w:rsidP="009078C9">
            <w:pPr>
              <w:pStyle w:val="ListParagraph"/>
              <w:numPr>
                <w:ilvl w:val="0"/>
                <w:numId w:val="4"/>
              </w:numPr>
            </w:pPr>
            <w:r>
              <w:t>‘When three sit as judges, the Shekhinah is with them.’</w:t>
            </w:r>
          </w:p>
          <w:p w14:paraId="12A9B1BE" w14:textId="77777777" w:rsidR="00D026EC" w:rsidRDefault="00D026EC" w:rsidP="009078C9">
            <w:pPr>
              <w:pStyle w:val="ListParagraph"/>
              <w:numPr>
                <w:ilvl w:val="0"/>
                <w:numId w:val="4"/>
              </w:numPr>
            </w:pPr>
            <w:r>
              <w:t xml:space="preserve">‘The Shekhinah dwells over the </w:t>
            </w:r>
            <w:proofErr w:type="spellStart"/>
            <w:r>
              <w:t>headside</w:t>
            </w:r>
            <w:proofErr w:type="spellEnd"/>
            <w:r>
              <w:t xml:space="preserve"> of the sick man’s bed.’</w:t>
            </w:r>
          </w:p>
          <w:p w14:paraId="13148CFC" w14:textId="77777777" w:rsidR="00D026EC" w:rsidRDefault="00D026EC" w:rsidP="009078C9">
            <w:pPr>
              <w:pStyle w:val="ListParagraph"/>
              <w:numPr>
                <w:ilvl w:val="0"/>
                <w:numId w:val="4"/>
              </w:numPr>
            </w:pPr>
            <w:r>
              <w:t>‘Wheresoever they were exiled, the Shekhinah went with them.’</w:t>
            </w:r>
          </w:p>
          <w:p w14:paraId="1671538D" w14:textId="3730A8BA" w:rsidR="00D026EC" w:rsidRPr="00BA6F27" w:rsidRDefault="00D026EC" w:rsidP="009078C9">
            <w:pPr>
              <w:rPr>
                <w:b/>
              </w:rPr>
            </w:pPr>
          </w:p>
          <w:p w14:paraId="01D641F7" w14:textId="4B3DA8BA" w:rsidR="00D026EC" w:rsidRPr="002530A2" w:rsidRDefault="00D026EC" w:rsidP="009078C9">
            <w:pPr>
              <w:spacing w:line="240" w:lineRule="auto"/>
              <w:rPr>
                <w:b/>
              </w:rPr>
            </w:pPr>
          </w:p>
        </w:tc>
        <w:tc>
          <w:tcPr>
            <w:tcW w:w="1842" w:type="dxa"/>
            <w:shd w:val="clear" w:color="auto" w:fill="FFFFFF" w:themeFill="background1"/>
          </w:tcPr>
          <w:p w14:paraId="13AD4AEB" w14:textId="77777777" w:rsidR="00D026EC" w:rsidRPr="002530A2" w:rsidRDefault="00D026EC" w:rsidP="0092198F">
            <w:pPr>
              <w:spacing w:line="240" w:lineRule="auto"/>
              <w:rPr>
                <w:b/>
              </w:rPr>
            </w:pPr>
          </w:p>
        </w:tc>
        <w:tc>
          <w:tcPr>
            <w:tcW w:w="1842" w:type="dxa"/>
            <w:shd w:val="clear" w:color="auto" w:fill="FFFFFF" w:themeFill="background1"/>
          </w:tcPr>
          <w:p w14:paraId="62282654" w14:textId="77777777" w:rsidR="00D026EC" w:rsidRPr="002530A2" w:rsidRDefault="00D026EC" w:rsidP="0092198F">
            <w:pPr>
              <w:spacing w:line="240" w:lineRule="auto"/>
              <w:rPr>
                <w:b/>
              </w:rPr>
            </w:pPr>
          </w:p>
        </w:tc>
      </w:tr>
    </w:tbl>
    <w:p w14:paraId="2806104F" w14:textId="77777777" w:rsidR="00F95144" w:rsidRDefault="00F95144">
      <w:pPr>
        <w:spacing w:line="240" w:lineRule="auto"/>
      </w:pPr>
      <w:r>
        <w:br w:type="page"/>
      </w:r>
    </w:p>
    <w:tbl>
      <w:tblPr>
        <w:tblStyle w:val="TableGrid"/>
        <w:tblW w:w="15871" w:type="dxa"/>
        <w:jc w:val="center"/>
        <w:tblLayout w:type="fixed"/>
        <w:tblLook w:val="04A0" w:firstRow="1" w:lastRow="0" w:firstColumn="1" w:lastColumn="0" w:noHBand="0" w:noVBand="1"/>
      </w:tblPr>
      <w:tblGrid>
        <w:gridCol w:w="1133"/>
        <w:gridCol w:w="1385"/>
        <w:gridCol w:w="2693"/>
        <w:gridCol w:w="2439"/>
        <w:gridCol w:w="4536"/>
        <w:gridCol w:w="1843"/>
        <w:gridCol w:w="1842"/>
      </w:tblGrid>
      <w:tr w:rsidR="00466DB5" w:rsidRPr="002530A2" w14:paraId="00383754" w14:textId="024A3069" w:rsidTr="00466DB5">
        <w:trPr>
          <w:trHeight w:val="531"/>
          <w:jc w:val="center"/>
        </w:trPr>
        <w:tc>
          <w:tcPr>
            <w:tcW w:w="1133" w:type="dxa"/>
            <w:shd w:val="clear" w:color="auto" w:fill="D2C8E1"/>
          </w:tcPr>
          <w:p w14:paraId="0BAC7B72" w14:textId="77777777" w:rsidR="00466DB5" w:rsidRPr="002530A2" w:rsidRDefault="00466DB5" w:rsidP="00F95144">
            <w:pPr>
              <w:spacing w:line="240" w:lineRule="auto"/>
              <w:rPr>
                <w:b/>
              </w:rPr>
            </w:pPr>
            <w:r>
              <w:rPr>
                <w:b/>
              </w:rPr>
              <w:lastRenderedPageBreak/>
              <w:t>Lesson Number</w:t>
            </w:r>
          </w:p>
          <w:p w14:paraId="73088899" w14:textId="77777777" w:rsidR="00466DB5" w:rsidRPr="002530A2" w:rsidRDefault="00466DB5" w:rsidP="00F95144">
            <w:pPr>
              <w:spacing w:line="240" w:lineRule="auto"/>
              <w:rPr>
                <w:b/>
              </w:rPr>
            </w:pPr>
          </w:p>
        </w:tc>
        <w:tc>
          <w:tcPr>
            <w:tcW w:w="1385" w:type="dxa"/>
            <w:shd w:val="clear" w:color="auto" w:fill="D2C8E1"/>
          </w:tcPr>
          <w:p w14:paraId="296D3AA9" w14:textId="6391EE14" w:rsidR="00466DB5" w:rsidRPr="002530A2" w:rsidRDefault="00466DB5"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5E704095" w14:textId="6F22D59A" w:rsidR="00466DB5" w:rsidRPr="002530A2" w:rsidRDefault="00466DB5" w:rsidP="00F95144">
            <w:pPr>
              <w:spacing w:line="240" w:lineRule="auto"/>
              <w:rPr>
                <w:b/>
              </w:rPr>
            </w:pPr>
            <w:r>
              <w:rPr>
                <w:b/>
              </w:rPr>
              <w:t>Learning objectives &amp; outcomes</w:t>
            </w:r>
          </w:p>
        </w:tc>
        <w:tc>
          <w:tcPr>
            <w:tcW w:w="2439" w:type="dxa"/>
            <w:shd w:val="clear" w:color="auto" w:fill="D2C8E1"/>
          </w:tcPr>
          <w:p w14:paraId="136A7025" w14:textId="6167120F" w:rsidR="00466DB5" w:rsidRPr="002530A2" w:rsidRDefault="00466DB5" w:rsidP="00F95144">
            <w:pPr>
              <w:spacing w:line="240" w:lineRule="auto"/>
              <w:rPr>
                <w:b/>
              </w:rPr>
            </w:pPr>
            <w:r>
              <w:rPr>
                <w:b/>
              </w:rPr>
              <w:t>Context</w:t>
            </w:r>
          </w:p>
        </w:tc>
        <w:tc>
          <w:tcPr>
            <w:tcW w:w="4536" w:type="dxa"/>
            <w:shd w:val="clear" w:color="auto" w:fill="D2C8E1"/>
          </w:tcPr>
          <w:p w14:paraId="755CF103" w14:textId="77777777" w:rsidR="00466DB5" w:rsidRPr="002530A2" w:rsidRDefault="00466DB5" w:rsidP="00F95144">
            <w:pPr>
              <w:spacing w:line="240" w:lineRule="auto"/>
              <w:rPr>
                <w:b/>
              </w:rPr>
            </w:pPr>
            <w:r w:rsidRPr="002530A2">
              <w:rPr>
                <w:b/>
              </w:rPr>
              <w:t>Learning activity</w:t>
            </w:r>
          </w:p>
        </w:tc>
        <w:tc>
          <w:tcPr>
            <w:tcW w:w="1843" w:type="dxa"/>
            <w:shd w:val="clear" w:color="auto" w:fill="D2C8E1"/>
          </w:tcPr>
          <w:p w14:paraId="0996FB6D" w14:textId="77777777" w:rsidR="00466DB5" w:rsidRPr="002530A2" w:rsidRDefault="00466DB5" w:rsidP="00F95144">
            <w:pPr>
              <w:spacing w:line="240" w:lineRule="auto"/>
              <w:rPr>
                <w:b/>
              </w:rPr>
            </w:pPr>
            <w:r w:rsidRPr="002530A2">
              <w:rPr>
                <w:b/>
              </w:rPr>
              <w:t>Resources</w:t>
            </w:r>
          </w:p>
        </w:tc>
        <w:tc>
          <w:tcPr>
            <w:tcW w:w="1842" w:type="dxa"/>
            <w:shd w:val="clear" w:color="auto" w:fill="D2C8E1"/>
          </w:tcPr>
          <w:p w14:paraId="732FE490" w14:textId="3BE1DD6D" w:rsidR="00466DB5" w:rsidRPr="002530A2" w:rsidRDefault="00E43A64" w:rsidP="00F95144">
            <w:pPr>
              <w:spacing w:line="240" w:lineRule="auto"/>
              <w:rPr>
                <w:b/>
              </w:rPr>
            </w:pPr>
            <w:r>
              <w:rPr>
                <w:b/>
              </w:rPr>
              <w:t>Scaffolding &amp; whole school approaches</w:t>
            </w:r>
          </w:p>
        </w:tc>
      </w:tr>
      <w:tr w:rsidR="00466DB5" w:rsidRPr="000C5753" w14:paraId="027ED395" w14:textId="0F605FE7" w:rsidTr="00466DB5">
        <w:trPr>
          <w:trHeight w:val="402"/>
          <w:jc w:val="center"/>
        </w:trPr>
        <w:tc>
          <w:tcPr>
            <w:tcW w:w="1133" w:type="dxa"/>
          </w:tcPr>
          <w:p w14:paraId="47546D2C" w14:textId="0801094F" w:rsidR="00466DB5" w:rsidRPr="000C5753" w:rsidRDefault="00466DB5" w:rsidP="00822BDC">
            <w:pPr>
              <w:rPr>
                <w:rFonts w:cs="Arial"/>
                <w:szCs w:val="22"/>
                <w:highlight w:val="yellow"/>
              </w:rPr>
            </w:pPr>
            <w:r w:rsidRPr="000C5753">
              <w:rPr>
                <w:rFonts w:cs="Arial"/>
                <w:szCs w:val="22"/>
              </w:rPr>
              <w:t xml:space="preserve">Lesson </w:t>
            </w:r>
            <w:r>
              <w:rPr>
                <w:rFonts w:cs="Arial"/>
                <w:szCs w:val="22"/>
              </w:rPr>
              <w:t>6</w:t>
            </w:r>
          </w:p>
        </w:tc>
        <w:tc>
          <w:tcPr>
            <w:tcW w:w="1385" w:type="dxa"/>
          </w:tcPr>
          <w:p w14:paraId="7C7775D0" w14:textId="1C7A5B51" w:rsidR="00466DB5" w:rsidRPr="000C5753" w:rsidRDefault="00466DB5" w:rsidP="006475A6">
            <w:pPr>
              <w:rPr>
                <w:rFonts w:cs="Arial"/>
                <w:szCs w:val="22"/>
                <w:highlight w:val="yellow"/>
              </w:rPr>
            </w:pPr>
            <w:r>
              <w:t>Key beliefs: Beliefs about life after death. Another lesson of high challenge on life after death with opportunity for feedback on learning from previous lessons.</w:t>
            </w:r>
          </w:p>
        </w:tc>
        <w:tc>
          <w:tcPr>
            <w:tcW w:w="2693" w:type="dxa"/>
          </w:tcPr>
          <w:p w14:paraId="3E1FD466" w14:textId="040994AC" w:rsidR="00466DB5" w:rsidRPr="000C5753" w:rsidRDefault="00257D43" w:rsidP="00336AB8">
            <w:pPr>
              <w:widowControl w:val="0"/>
              <w:tabs>
                <w:tab w:val="left" w:pos="940"/>
                <w:tab w:val="left" w:pos="1440"/>
              </w:tabs>
              <w:autoSpaceDE w:val="0"/>
              <w:autoSpaceDN w:val="0"/>
              <w:adjustRightInd w:val="0"/>
              <w:spacing w:after="293" w:line="240" w:lineRule="auto"/>
              <w:rPr>
                <w:rFonts w:cs="Arial"/>
                <w:szCs w:val="22"/>
                <w:lang w:val="en-US"/>
              </w:rPr>
            </w:pPr>
            <w:r>
              <w:t>To understand b</w:t>
            </w:r>
            <w:r w:rsidR="00466DB5">
              <w:t>eliefs about life after death, including judgement and resurrection.</w:t>
            </w:r>
          </w:p>
        </w:tc>
        <w:tc>
          <w:tcPr>
            <w:tcW w:w="2439" w:type="dxa"/>
          </w:tcPr>
          <w:p w14:paraId="5F9BE465" w14:textId="116DC418" w:rsidR="00466DB5" w:rsidRPr="000C5753" w:rsidRDefault="00466DB5" w:rsidP="006475A6">
            <w:pPr>
              <w:rPr>
                <w:rFonts w:cs="Arial"/>
                <w:szCs w:val="22"/>
                <w:highlight w:val="yellow"/>
              </w:rPr>
            </w:pPr>
            <w:r>
              <w:t>The focus is on understanding the diversity of Jewish beliefs about life after death and the avoidance of dogma.</w:t>
            </w:r>
          </w:p>
        </w:tc>
        <w:tc>
          <w:tcPr>
            <w:tcW w:w="4536" w:type="dxa"/>
          </w:tcPr>
          <w:p w14:paraId="585067B8" w14:textId="77777777" w:rsidR="00466DB5" w:rsidRDefault="00466DB5" w:rsidP="006475A6">
            <w:r>
              <w:t>Students need to be aware of certain key beliefs:</w:t>
            </w:r>
          </w:p>
          <w:p w14:paraId="1FA7DB82" w14:textId="77777777" w:rsidR="00466DB5" w:rsidRDefault="00466DB5" w:rsidP="00E849DB">
            <w:pPr>
              <w:pStyle w:val="ListParagraph"/>
              <w:numPr>
                <w:ilvl w:val="0"/>
                <w:numId w:val="5"/>
              </w:numPr>
            </w:pPr>
            <w:r>
              <w:t>Death is not the end.</w:t>
            </w:r>
          </w:p>
          <w:p w14:paraId="059CBFA8" w14:textId="77777777" w:rsidR="00466DB5" w:rsidRDefault="00466DB5" w:rsidP="00E849DB">
            <w:pPr>
              <w:pStyle w:val="ListParagraph"/>
              <w:numPr>
                <w:ilvl w:val="0"/>
                <w:numId w:val="5"/>
              </w:numPr>
            </w:pPr>
            <w:r>
              <w:t>There are a range of ideas about life after death.</w:t>
            </w:r>
          </w:p>
          <w:p w14:paraId="697130B3" w14:textId="77777777" w:rsidR="00466DB5" w:rsidRDefault="00466DB5" w:rsidP="00E849DB">
            <w:pPr>
              <w:pStyle w:val="ListParagraph"/>
              <w:numPr>
                <w:ilvl w:val="0"/>
                <w:numId w:val="5"/>
              </w:numPr>
            </w:pPr>
            <w:r>
              <w:t>There is no official teaching that all Jews must accept; it is left to personal opinion.</w:t>
            </w:r>
          </w:p>
          <w:p w14:paraId="3666245C" w14:textId="77777777" w:rsidR="00466DB5" w:rsidRDefault="00466DB5" w:rsidP="00E849DB">
            <w:pPr>
              <w:pStyle w:val="ListParagraph"/>
              <w:numPr>
                <w:ilvl w:val="0"/>
                <w:numId w:val="5"/>
              </w:numPr>
            </w:pPr>
            <w:r>
              <w:t>The main focus is on this life.</w:t>
            </w:r>
          </w:p>
          <w:p w14:paraId="078DB564" w14:textId="4E4703B3" w:rsidR="00466DB5" w:rsidRDefault="00466DB5" w:rsidP="006475A6">
            <w:r>
              <w:t xml:space="preserve">Students could work in small groups, using the internet and/or text books to prepare and give a presentation on some of the ideas to be found in Judaism, </w:t>
            </w:r>
            <w:proofErr w:type="spellStart"/>
            <w:r>
              <w:t>eg</w:t>
            </w:r>
            <w:proofErr w:type="spellEnd"/>
          </w:p>
          <w:p w14:paraId="62747A3E" w14:textId="77777777" w:rsidR="00466DB5" w:rsidRDefault="00466DB5" w:rsidP="00E849DB">
            <w:pPr>
              <w:pStyle w:val="ListParagraph"/>
              <w:numPr>
                <w:ilvl w:val="0"/>
                <w:numId w:val="6"/>
              </w:numPr>
            </w:pPr>
            <w:r>
              <w:t xml:space="preserve">The concept of </w:t>
            </w:r>
            <w:proofErr w:type="spellStart"/>
            <w:r>
              <w:t>Sheol</w:t>
            </w:r>
            <w:proofErr w:type="spellEnd"/>
            <w:r>
              <w:t xml:space="preserve"> in the </w:t>
            </w:r>
            <w:proofErr w:type="spellStart"/>
            <w:r>
              <w:t>Tenakh</w:t>
            </w:r>
            <w:proofErr w:type="spellEnd"/>
            <w:r>
              <w:t xml:space="preserve"> (</w:t>
            </w:r>
            <w:proofErr w:type="spellStart"/>
            <w:r>
              <w:t>eg</w:t>
            </w:r>
            <w:proofErr w:type="spellEnd"/>
            <w:r>
              <w:t xml:space="preserve"> Psalm 88) and other references to life after death such as Nehemiah 2:8; Daniel 12:2.</w:t>
            </w:r>
          </w:p>
          <w:p w14:paraId="29829037" w14:textId="77777777" w:rsidR="00466DB5" w:rsidRDefault="00466DB5" w:rsidP="00E849DB">
            <w:pPr>
              <w:pStyle w:val="ListParagraph"/>
              <w:numPr>
                <w:ilvl w:val="0"/>
                <w:numId w:val="6"/>
              </w:numPr>
            </w:pPr>
            <w:r>
              <w:t>Teaching in the Talmud about Olam Ha- Ba.</w:t>
            </w:r>
          </w:p>
          <w:p w14:paraId="10E352D8" w14:textId="77777777" w:rsidR="00466DB5" w:rsidRDefault="00466DB5" w:rsidP="00E849DB">
            <w:pPr>
              <w:pStyle w:val="ListParagraph"/>
              <w:numPr>
                <w:ilvl w:val="0"/>
                <w:numId w:val="6"/>
              </w:numPr>
            </w:pPr>
            <w:r>
              <w:t xml:space="preserve">Beliefs about </w:t>
            </w:r>
            <w:proofErr w:type="spellStart"/>
            <w:r>
              <w:t>HaGan</w:t>
            </w:r>
            <w:proofErr w:type="spellEnd"/>
            <w:r>
              <w:t xml:space="preserve"> and Gehinnom.</w:t>
            </w:r>
          </w:p>
          <w:p w14:paraId="198CD31D" w14:textId="5DEFB83B" w:rsidR="00466DB5" w:rsidRDefault="00466DB5" w:rsidP="00232B68">
            <w:pPr>
              <w:pStyle w:val="ListParagraph"/>
              <w:numPr>
                <w:ilvl w:val="0"/>
                <w:numId w:val="6"/>
              </w:numPr>
            </w:pPr>
            <w:r>
              <w:t>Beliefs in resurrection (including Maimonides’ 13th principle) and reincarnation.</w:t>
            </w:r>
          </w:p>
          <w:p w14:paraId="4A8BB58F" w14:textId="77777777" w:rsidR="00466DB5" w:rsidRDefault="00466DB5" w:rsidP="00232B68"/>
          <w:p w14:paraId="6CC1075D" w14:textId="77777777" w:rsidR="00466DB5" w:rsidRDefault="00466DB5" w:rsidP="00232B68"/>
          <w:p w14:paraId="44446183" w14:textId="77777777" w:rsidR="00466DB5" w:rsidRDefault="00466DB5" w:rsidP="00232B68"/>
          <w:p w14:paraId="3CA72390" w14:textId="77777777" w:rsidR="00466DB5" w:rsidRDefault="00466DB5" w:rsidP="00232B68"/>
          <w:p w14:paraId="5E089838" w14:textId="23BCB587" w:rsidR="00466DB5" w:rsidRPr="000C5753" w:rsidRDefault="00466DB5" w:rsidP="0018530B">
            <w:pPr>
              <w:rPr>
                <w:rFonts w:cs="Arial"/>
                <w:szCs w:val="22"/>
              </w:rPr>
            </w:pPr>
          </w:p>
        </w:tc>
        <w:tc>
          <w:tcPr>
            <w:tcW w:w="1843" w:type="dxa"/>
          </w:tcPr>
          <w:p w14:paraId="214D6661" w14:textId="77777777" w:rsidR="00466DB5" w:rsidRDefault="00466DB5" w:rsidP="006475A6">
            <w:r>
              <w:t>Internet access.</w:t>
            </w:r>
          </w:p>
          <w:p w14:paraId="45DC9D4A" w14:textId="77777777" w:rsidR="00466DB5" w:rsidRDefault="00466DB5" w:rsidP="006475A6"/>
          <w:p w14:paraId="315D5A9A" w14:textId="77777777" w:rsidR="00466DB5" w:rsidRDefault="00466DB5" w:rsidP="006475A6">
            <w:r>
              <w:t xml:space="preserve">Copies of the </w:t>
            </w:r>
            <w:proofErr w:type="spellStart"/>
            <w:r>
              <w:t>Tenakh</w:t>
            </w:r>
            <w:proofErr w:type="spellEnd"/>
            <w:r>
              <w:t xml:space="preserve"> or Old Testament.</w:t>
            </w:r>
          </w:p>
          <w:p w14:paraId="3B8B03EA" w14:textId="77777777" w:rsidR="00466DB5" w:rsidRDefault="00466DB5" w:rsidP="006475A6"/>
          <w:p w14:paraId="656984BC" w14:textId="002D8DCB" w:rsidR="00466DB5" w:rsidRDefault="00BE4DC2" w:rsidP="006475A6">
            <w:r>
              <w:t>C</w:t>
            </w:r>
            <w:r w:rsidR="00466DB5">
              <w:t>hapter</w:t>
            </w:r>
            <w:r>
              <w:t xml:space="preserve"> 1.4</w:t>
            </w:r>
            <w:r w:rsidR="00466DB5">
              <w:t xml:space="preserve"> of Judaism text books.</w:t>
            </w:r>
          </w:p>
          <w:p w14:paraId="5F21EE4A" w14:textId="77777777" w:rsidR="00466DB5" w:rsidRDefault="00466DB5" w:rsidP="006475A6"/>
          <w:p w14:paraId="17430E0D" w14:textId="1C160261" w:rsidR="00466DB5" w:rsidRPr="000C5753" w:rsidRDefault="00466DB5" w:rsidP="006C563B">
            <w:pPr>
              <w:rPr>
                <w:rFonts w:cs="Arial"/>
                <w:szCs w:val="22"/>
              </w:rPr>
            </w:pPr>
            <w:r>
              <w:t>Specimen Judaism question paper.</w:t>
            </w:r>
          </w:p>
        </w:tc>
        <w:tc>
          <w:tcPr>
            <w:tcW w:w="1842" w:type="dxa"/>
          </w:tcPr>
          <w:p w14:paraId="3DC69A72" w14:textId="77777777" w:rsidR="00C37BCB" w:rsidRDefault="00C37BCB" w:rsidP="00C37BCB">
            <w:r>
              <w:t>Students could find out how Reform Judaism’s lack of belief in resurrection is reflected in its version of the second blessing of the Amidah prayer.</w:t>
            </w:r>
          </w:p>
          <w:p w14:paraId="071FD0FF" w14:textId="77777777" w:rsidR="00C37BCB" w:rsidRDefault="00C37BCB" w:rsidP="00C37BCB">
            <w:r>
              <w:t xml:space="preserve">Students could answer question 5 from the </w:t>
            </w:r>
          </w:p>
          <w:p w14:paraId="6AA18859" w14:textId="77777777" w:rsidR="00C37BCB" w:rsidRDefault="00C37BCB" w:rsidP="00C37BCB">
            <w:r>
              <w:t>specimen Judaism question paper.</w:t>
            </w:r>
          </w:p>
          <w:p w14:paraId="7F4BE792" w14:textId="6CD1937E" w:rsidR="00466DB5" w:rsidRDefault="00C37BCB" w:rsidP="006475A6">
            <w:r>
              <w:t>There are further ample opportunities for reading practice in this lesson.</w:t>
            </w:r>
          </w:p>
        </w:tc>
      </w:tr>
    </w:tbl>
    <w:p w14:paraId="2ABCA419" w14:textId="3F144CCC" w:rsidR="0018530B" w:rsidRDefault="0018530B"/>
    <w:tbl>
      <w:tblPr>
        <w:tblStyle w:val="TableGrid"/>
        <w:tblW w:w="15735" w:type="dxa"/>
        <w:jc w:val="center"/>
        <w:tblLayout w:type="fixed"/>
        <w:tblLook w:val="04A0" w:firstRow="1" w:lastRow="0" w:firstColumn="1" w:lastColumn="0" w:noHBand="0" w:noVBand="1"/>
      </w:tblPr>
      <w:tblGrid>
        <w:gridCol w:w="1138"/>
        <w:gridCol w:w="1385"/>
        <w:gridCol w:w="2693"/>
        <w:gridCol w:w="2292"/>
        <w:gridCol w:w="4678"/>
        <w:gridCol w:w="1843"/>
        <w:gridCol w:w="1706"/>
      </w:tblGrid>
      <w:tr w:rsidR="00466DB5" w:rsidRPr="002530A2" w14:paraId="1C2DB21C" w14:textId="78851A46" w:rsidTr="00466DB5">
        <w:trPr>
          <w:trHeight w:val="531"/>
          <w:jc w:val="center"/>
        </w:trPr>
        <w:tc>
          <w:tcPr>
            <w:tcW w:w="1138" w:type="dxa"/>
            <w:shd w:val="clear" w:color="auto" w:fill="D2C8E1"/>
          </w:tcPr>
          <w:p w14:paraId="5567A5C1" w14:textId="78CB4FAD" w:rsidR="00466DB5" w:rsidRPr="002530A2" w:rsidRDefault="00466DB5" w:rsidP="00F95144">
            <w:pPr>
              <w:spacing w:line="240" w:lineRule="auto"/>
              <w:rPr>
                <w:b/>
              </w:rPr>
            </w:pPr>
            <w:r>
              <w:rPr>
                <w:b/>
              </w:rPr>
              <w:lastRenderedPageBreak/>
              <w:t>Lesson Number</w:t>
            </w:r>
          </w:p>
          <w:p w14:paraId="044EBC17" w14:textId="77777777" w:rsidR="00466DB5" w:rsidRPr="002530A2" w:rsidRDefault="00466DB5" w:rsidP="00F95144">
            <w:pPr>
              <w:spacing w:line="240" w:lineRule="auto"/>
              <w:rPr>
                <w:b/>
              </w:rPr>
            </w:pPr>
          </w:p>
        </w:tc>
        <w:tc>
          <w:tcPr>
            <w:tcW w:w="1385" w:type="dxa"/>
            <w:shd w:val="clear" w:color="auto" w:fill="D2C8E1"/>
          </w:tcPr>
          <w:p w14:paraId="5B92677D" w14:textId="76F0E1C7" w:rsidR="00466DB5" w:rsidRPr="002530A2" w:rsidRDefault="00466DB5"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1A991BE6" w14:textId="69C4BC3A" w:rsidR="00466DB5" w:rsidRPr="002530A2" w:rsidRDefault="00466DB5" w:rsidP="00F95144">
            <w:pPr>
              <w:spacing w:line="240" w:lineRule="auto"/>
              <w:rPr>
                <w:b/>
              </w:rPr>
            </w:pPr>
            <w:r>
              <w:rPr>
                <w:b/>
              </w:rPr>
              <w:t>Learning objectives &amp; outcomes</w:t>
            </w:r>
          </w:p>
        </w:tc>
        <w:tc>
          <w:tcPr>
            <w:tcW w:w="2292" w:type="dxa"/>
            <w:shd w:val="clear" w:color="auto" w:fill="D2C8E1"/>
          </w:tcPr>
          <w:p w14:paraId="7ED01932" w14:textId="4BA3E596" w:rsidR="00466DB5" w:rsidRPr="002530A2" w:rsidRDefault="00466DB5" w:rsidP="00F95144">
            <w:pPr>
              <w:spacing w:line="240" w:lineRule="auto"/>
              <w:rPr>
                <w:b/>
              </w:rPr>
            </w:pPr>
            <w:r>
              <w:rPr>
                <w:b/>
              </w:rPr>
              <w:t>Context</w:t>
            </w:r>
          </w:p>
        </w:tc>
        <w:tc>
          <w:tcPr>
            <w:tcW w:w="4678" w:type="dxa"/>
            <w:shd w:val="clear" w:color="auto" w:fill="D2C8E1"/>
          </w:tcPr>
          <w:p w14:paraId="1063A0C8" w14:textId="77777777" w:rsidR="00466DB5" w:rsidRPr="002530A2" w:rsidRDefault="00466DB5" w:rsidP="00F95144">
            <w:pPr>
              <w:spacing w:line="240" w:lineRule="auto"/>
              <w:rPr>
                <w:b/>
              </w:rPr>
            </w:pPr>
            <w:r w:rsidRPr="002530A2">
              <w:rPr>
                <w:b/>
              </w:rPr>
              <w:t>Learning activity</w:t>
            </w:r>
          </w:p>
        </w:tc>
        <w:tc>
          <w:tcPr>
            <w:tcW w:w="1843" w:type="dxa"/>
            <w:shd w:val="clear" w:color="auto" w:fill="D2C8E1"/>
          </w:tcPr>
          <w:p w14:paraId="591BD7AB" w14:textId="77777777" w:rsidR="00466DB5" w:rsidRPr="002530A2" w:rsidRDefault="00466DB5" w:rsidP="00F95144">
            <w:pPr>
              <w:spacing w:line="240" w:lineRule="auto"/>
              <w:rPr>
                <w:b/>
              </w:rPr>
            </w:pPr>
            <w:r w:rsidRPr="002530A2">
              <w:rPr>
                <w:b/>
              </w:rPr>
              <w:t>Resources</w:t>
            </w:r>
          </w:p>
        </w:tc>
        <w:tc>
          <w:tcPr>
            <w:tcW w:w="1706" w:type="dxa"/>
            <w:shd w:val="clear" w:color="auto" w:fill="D2C8E1"/>
          </w:tcPr>
          <w:p w14:paraId="254DDC87" w14:textId="25615D9F" w:rsidR="00466DB5" w:rsidRPr="002530A2" w:rsidRDefault="00466DB5" w:rsidP="00F95144">
            <w:pPr>
              <w:spacing w:line="240" w:lineRule="auto"/>
              <w:rPr>
                <w:b/>
              </w:rPr>
            </w:pPr>
            <w:r>
              <w:rPr>
                <w:b/>
              </w:rPr>
              <w:t>Scaffolding</w:t>
            </w:r>
            <w:r w:rsidR="00E43A64">
              <w:rPr>
                <w:b/>
              </w:rPr>
              <w:t xml:space="preserve"> &amp; whole school approaches </w:t>
            </w:r>
          </w:p>
        </w:tc>
      </w:tr>
      <w:tr w:rsidR="00466DB5" w:rsidRPr="000C5753" w14:paraId="3A9D49E0" w14:textId="3711EC81" w:rsidTr="00466DB5">
        <w:trPr>
          <w:trHeight w:val="2925"/>
          <w:jc w:val="center"/>
        </w:trPr>
        <w:tc>
          <w:tcPr>
            <w:tcW w:w="1138" w:type="dxa"/>
          </w:tcPr>
          <w:p w14:paraId="568799D9" w14:textId="4E204954" w:rsidR="00466DB5" w:rsidRPr="000C5753" w:rsidRDefault="00466DB5" w:rsidP="00822BDC">
            <w:pPr>
              <w:rPr>
                <w:rFonts w:cs="Arial"/>
                <w:szCs w:val="22"/>
                <w:highlight w:val="yellow"/>
              </w:rPr>
            </w:pPr>
            <w:r w:rsidRPr="000C5753">
              <w:rPr>
                <w:rFonts w:cs="Arial"/>
                <w:szCs w:val="22"/>
              </w:rPr>
              <w:t xml:space="preserve">Lesson </w:t>
            </w:r>
            <w:r>
              <w:rPr>
                <w:rFonts w:cs="Arial"/>
                <w:szCs w:val="22"/>
              </w:rPr>
              <w:t>7</w:t>
            </w:r>
          </w:p>
        </w:tc>
        <w:tc>
          <w:tcPr>
            <w:tcW w:w="1385" w:type="dxa"/>
          </w:tcPr>
          <w:p w14:paraId="2B2605CF" w14:textId="30D59854" w:rsidR="00466DB5" w:rsidRPr="000C5753" w:rsidRDefault="00466DB5" w:rsidP="00C42303">
            <w:pPr>
              <w:widowControl w:val="0"/>
              <w:tabs>
                <w:tab w:val="left" w:pos="940"/>
                <w:tab w:val="left" w:pos="1440"/>
              </w:tabs>
              <w:autoSpaceDE w:val="0"/>
              <w:autoSpaceDN w:val="0"/>
              <w:adjustRightInd w:val="0"/>
              <w:spacing w:after="293" w:line="240" w:lineRule="auto"/>
              <w:rPr>
                <w:rFonts w:cs="Arial"/>
                <w:szCs w:val="22"/>
                <w:lang w:val="en-US"/>
              </w:rPr>
            </w:pPr>
            <w:r>
              <w:t>Key beliefs: The nature and role of the Messiah. Another opportunity for questioning and explanation on the nature and role of the Messiah.</w:t>
            </w:r>
          </w:p>
        </w:tc>
        <w:tc>
          <w:tcPr>
            <w:tcW w:w="2693" w:type="dxa"/>
          </w:tcPr>
          <w:p w14:paraId="6CB996DC" w14:textId="1FCA5AE3" w:rsidR="00466DB5" w:rsidRPr="000C5753" w:rsidRDefault="00257D43" w:rsidP="00C42303">
            <w:pPr>
              <w:widowControl w:val="0"/>
              <w:tabs>
                <w:tab w:val="left" w:pos="1660"/>
                <w:tab w:val="left" w:pos="2160"/>
              </w:tabs>
              <w:autoSpaceDE w:val="0"/>
              <w:autoSpaceDN w:val="0"/>
              <w:adjustRightInd w:val="0"/>
              <w:spacing w:after="293" w:line="240" w:lineRule="auto"/>
              <w:rPr>
                <w:rFonts w:cs="Arial"/>
                <w:szCs w:val="22"/>
                <w:lang w:val="en-US"/>
              </w:rPr>
            </w:pPr>
            <w:r>
              <w:t>To understand t</w:t>
            </w:r>
            <w:r w:rsidR="00466DB5">
              <w:t>he nature and role of Messiah, including different views on the role and importance of the Messiah.</w:t>
            </w:r>
          </w:p>
        </w:tc>
        <w:tc>
          <w:tcPr>
            <w:tcW w:w="2292" w:type="dxa"/>
          </w:tcPr>
          <w:p w14:paraId="13B8161B" w14:textId="1ED6D8EE" w:rsidR="00466DB5" w:rsidRPr="000C5753" w:rsidRDefault="00466DB5" w:rsidP="003B6B4F">
            <w:pPr>
              <w:rPr>
                <w:rFonts w:cs="Arial"/>
                <w:szCs w:val="22"/>
                <w:highlight w:val="yellow"/>
              </w:rPr>
            </w:pPr>
            <w:r>
              <w:t>The focus is on understanding the nature of the Messiah, including different views within Judaism on his role and importance.</w:t>
            </w:r>
          </w:p>
        </w:tc>
        <w:tc>
          <w:tcPr>
            <w:tcW w:w="4678" w:type="dxa"/>
          </w:tcPr>
          <w:p w14:paraId="4FC358FE" w14:textId="29BE9C72" w:rsidR="00466DB5" w:rsidRDefault="00466DB5" w:rsidP="009078C9">
            <w:pPr>
              <w:spacing w:before="100" w:beforeAutospacing="1" w:after="100" w:afterAutospacing="1" w:line="240" w:lineRule="auto"/>
              <w:rPr>
                <w:rFonts w:cs="Arial"/>
                <w:szCs w:val="22"/>
              </w:rPr>
            </w:pPr>
            <w:r w:rsidRPr="00E347D2">
              <w:rPr>
                <w:rFonts w:cs="Arial"/>
                <w:szCs w:val="22"/>
              </w:rPr>
              <w:t>Teachers might introduce this topic with a class discussion, asking students to say what their ideal world would be and how they envisage it being implemented. Students should be aware that the concept of Messiah is a key concept in Judaism,</w:t>
            </w:r>
            <w:r>
              <w:rPr>
                <w:rFonts w:cs="Arial"/>
                <w:szCs w:val="22"/>
              </w:rPr>
              <w:t xml:space="preserve"> occurring in the Amidah prayer.</w:t>
            </w:r>
            <w:r w:rsidRPr="00E347D2">
              <w:rPr>
                <w:rFonts w:cs="Arial"/>
                <w:szCs w:val="22"/>
              </w:rPr>
              <w:t xml:space="preserve"> Reform and Liberal Jews</w:t>
            </w:r>
            <w:r>
              <w:rPr>
                <w:rFonts w:cs="Arial"/>
                <w:szCs w:val="22"/>
              </w:rPr>
              <w:t>, however,</w:t>
            </w:r>
            <w:r w:rsidRPr="00E347D2">
              <w:rPr>
                <w:rFonts w:cs="Arial"/>
                <w:szCs w:val="22"/>
              </w:rPr>
              <w:t xml:space="preserve"> tend not to believe in a personal Messiah and their understanding of the messianic age is one in which all Jews play their part in tikkun </w:t>
            </w:r>
            <w:proofErr w:type="spellStart"/>
            <w:r w:rsidRPr="00E347D2">
              <w:rPr>
                <w:rFonts w:cs="Arial"/>
                <w:szCs w:val="22"/>
              </w:rPr>
              <w:t>olam</w:t>
            </w:r>
            <w:proofErr w:type="spellEnd"/>
            <w:r w:rsidRPr="00E347D2">
              <w:rPr>
                <w:rFonts w:cs="Arial"/>
                <w:szCs w:val="22"/>
              </w:rPr>
              <w:t xml:space="preserve"> (‘healing the world’).</w:t>
            </w:r>
            <w:r>
              <w:rPr>
                <w:rFonts w:cs="Arial"/>
                <w:szCs w:val="22"/>
              </w:rPr>
              <w:t xml:space="preserve"> Students could research Maimonides’ 12</w:t>
            </w:r>
            <w:r w:rsidRPr="00AF288B">
              <w:rPr>
                <w:rFonts w:cs="Arial"/>
                <w:szCs w:val="22"/>
                <w:vertAlign w:val="superscript"/>
              </w:rPr>
              <w:t>th</w:t>
            </w:r>
            <w:r>
              <w:rPr>
                <w:rFonts w:cs="Arial"/>
                <w:szCs w:val="22"/>
              </w:rPr>
              <w:t xml:space="preserve"> Principle and look up these passages: </w:t>
            </w:r>
            <w:r w:rsidRPr="00E347D2">
              <w:rPr>
                <w:rFonts w:cs="Arial"/>
                <w:szCs w:val="22"/>
              </w:rPr>
              <w:t>Genesis 49:10</w:t>
            </w:r>
            <w:r>
              <w:rPr>
                <w:rFonts w:cs="Arial"/>
                <w:szCs w:val="22"/>
              </w:rPr>
              <w:t xml:space="preserve">, </w:t>
            </w:r>
            <w:r w:rsidRPr="00E347D2">
              <w:rPr>
                <w:rFonts w:cs="Arial"/>
                <w:szCs w:val="22"/>
              </w:rPr>
              <w:t>Isaiah 2:2-5; 9:2-7; 11; Micah 4 :1-9; 5:2-5; Ze</w:t>
            </w:r>
            <w:r>
              <w:rPr>
                <w:rFonts w:cs="Arial"/>
                <w:szCs w:val="22"/>
              </w:rPr>
              <w:t>chariah 9:9-10.</w:t>
            </w:r>
          </w:p>
          <w:p w14:paraId="0EDD3F18" w14:textId="1AB6F214" w:rsidR="00466DB5" w:rsidRDefault="00466DB5" w:rsidP="009078C9">
            <w:pPr>
              <w:spacing w:before="100" w:beforeAutospacing="1" w:after="100" w:afterAutospacing="1" w:line="240" w:lineRule="auto"/>
              <w:rPr>
                <w:rFonts w:cs="Arial"/>
                <w:szCs w:val="22"/>
              </w:rPr>
            </w:pPr>
            <w:r w:rsidRPr="00E347D2">
              <w:rPr>
                <w:rFonts w:cs="Arial"/>
                <w:szCs w:val="22"/>
              </w:rPr>
              <w:t xml:space="preserve">Students should be aware that the </w:t>
            </w:r>
            <w:r>
              <w:rPr>
                <w:rFonts w:cs="Arial"/>
                <w:szCs w:val="22"/>
              </w:rPr>
              <w:t xml:space="preserve">Hebrew </w:t>
            </w:r>
            <w:r w:rsidRPr="00E347D2">
              <w:rPr>
                <w:rFonts w:cs="Arial"/>
                <w:szCs w:val="22"/>
              </w:rPr>
              <w:t>term Messiah means ‘anointed’.</w:t>
            </w:r>
            <w:r>
              <w:rPr>
                <w:rFonts w:cs="Arial"/>
                <w:szCs w:val="22"/>
              </w:rPr>
              <w:t xml:space="preserve"> </w:t>
            </w:r>
            <w:r w:rsidRPr="00E347D2">
              <w:rPr>
                <w:rFonts w:cs="Arial"/>
                <w:szCs w:val="22"/>
              </w:rPr>
              <w:t xml:space="preserve"> Students might read the account of the anointing of David in 1 Samuel 16:1-13</w:t>
            </w:r>
            <w:r>
              <w:rPr>
                <w:rFonts w:cs="Arial"/>
                <w:szCs w:val="22"/>
              </w:rPr>
              <w:t xml:space="preserve"> to understand the significance of anointing</w:t>
            </w:r>
            <w:r w:rsidRPr="00E347D2">
              <w:rPr>
                <w:rFonts w:cs="Arial"/>
                <w:szCs w:val="22"/>
              </w:rPr>
              <w:t xml:space="preserve">. </w:t>
            </w:r>
            <w:r>
              <w:rPr>
                <w:rFonts w:cs="Arial"/>
                <w:szCs w:val="22"/>
              </w:rPr>
              <w:t>Teachers could explain why the texts came to be seen as referring to a figure who in the future would be sent to rule on behalf of God.</w:t>
            </w:r>
          </w:p>
          <w:p w14:paraId="66010646" w14:textId="77777777" w:rsidR="00466DB5" w:rsidRDefault="00466DB5" w:rsidP="009078C9">
            <w:pPr>
              <w:spacing w:before="100" w:beforeAutospacing="1" w:after="100" w:afterAutospacing="1" w:line="240" w:lineRule="auto"/>
              <w:rPr>
                <w:rFonts w:cs="Arial"/>
                <w:szCs w:val="22"/>
              </w:rPr>
            </w:pPr>
          </w:p>
          <w:p w14:paraId="0E560355" w14:textId="3E861968" w:rsidR="00466DB5" w:rsidRPr="000C5753" w:rsidRDefault="00466DB5" w:rsidP="009078C9">
            <w:pPr>
              <w:spacing w:before="100" w:beforeAutospacing="1" w:after="100" w:afterAutospacing="1" w:line="240" w:lineRule="auto"/>
              <w:rPr>
                <w:rFonts w:cs="Arial"/>
                <w:szCs w:val="22"/>
              </w:rPr>
            </w:pPr>
          </w:p>
        </w:tc>
        <w:tc>
          <w:tcPr>
            <w:tcW w:w="1843" w:type="dxa"/>
          </w:tcPr>
          <w:p w14:paraId="0813F5CB" w14:textId="77777777" w:rsidR="00466DB5" w:rsidRDefault="00466DB5" w:rsidP="006475A6">
            <w:r>
              <w:t xml:space="preserve">Copies of the </w:t>
            </w:r>
            <w:proofErr w:type="spellStart"/>
            <w:r>
              <w:t>Tenakh</w:t>
            </w:r>
            <w:proofErr w:type="spellEnd"/>
            <w:r>
              <w:t xml:space="preserve"> or Old Testament.</w:t>
            </w:r>
          </w:p>
          <w:p w14:paraId="380C8B85" w14:textId="77777777" w:rsidR="00466DB5" w:rsidRDefault="00466DB5" w:rsidP="006475A6"/>
          <w:p w14:paraId="00C91729" w14:textId="0E55355B" w:rsidR="00466DB5" w:rsidRDefault="00BE4DC2" w:rsidP="006475A6">
            <w:r>
              <w:t>C</w:t>
            </w:r>
            <w:r w:rsidR="00466DB5">
              <w:t>hapter</w:t>
            </w:r>
            <w:r>
              <w:t xml:space="preserve"> 1.5</w:t>
            </w:r>
            <w:r w:rsidR="00466DB5">
              <w:t xml:space="preserve"> of Judaism text books.</w:t>
            </w:r>
          </w:p>
          <w:p w14:paraId="545138B1" w14:textId="77777777" w:rsidR="00466DB5" w:rsidRDefault="00466DB5" w:rsidP="006475A6"/>
          <w:p w14:paraId="14CA9405" w14:textId="3D8A2C07" w:rsidR="00466DB5" w:rsidRPr="000C5753" w:rsidRDefault="00466DB5" w:rsidP="007806FA">
            <w:pPr>
              <w:rPr>
                <w:rFonts w:cs="Arial"/>
                <w:szCs w:val="22"/>
              </w:rPr>
            </w:pPr>
            <w:r>
              <w:t>Specimen Judaism question paper.</w:t>
            </w:r>
          </w:p>
        </w:tc>
        <w:tc>
          <w:tcPr>
            <w:tcW w:w="1706" w:type="dxa"/>
          </w:tcPr>
          <w:p w14:paraId="45AAD2F3" w14:textId="2664D2B7" w:rsidR="00466DB5" w:rsidRDefault="00C37BCB" w:rsidP="006475A6">
            <w:r>
              <w:t>There are further opportunities for reading practice in this lesson.</w:t>
            </w:r>
            <w:r w:rsidR="003544B7">
              <w:t xml:space="preserve"> In addition, this lesson on the Jewish concept of the Messiah, and his characteristics presents an opportunity to teach pupil leadership.</w:t>
            </w:r>
          </w:p>
        </w:tc>
      </w:tr>
    </w:tbl>
    <w:p w14:paraId="2E903121" w14:textId="77777777" w:rsidR="0018530B" w:rsidRDefault="0018530B">
      <w:r>
        <w:br w:type="page"/>
      </w:r>
    </w:p>
    <w:tbl>
      <w:tblPr>
        <w:tblStyle w:val="TableGrid"/>
        <w:tblW w:w="15730" w:type="dxa"/>
        <w:jc w:val="center"/>
        <w:tblLayout w:type="fixed"/>
        <w:tblLook w:val="04A0" w:firstRow="1" w:lastRow="0" w:firstColumn="1" w:lastColumn="0" w:noHBand="0" w:noVBand="1"/>
      </w:tblPr>
      <w:tblGrid>
        <w:gridCol w:w="1133"/>
        <w:gridCol w:w="1385"/>
        <w:gridCol w:w="2693"/>
        <w:gridCol w:w="2297"/>
        <w:gridCol w:w="4536"/>
        <w:gridCol w:w="1843"/>
        <w:gridCol w:w="1843"/>
      </w:tblGrid>
      <w:tr w:rsidR="00466DB5" w:rsidRPr="002530A2" w14:paraId="0625AB47" w14:textId="3DA4755C" w:rsidTr="00466DB5">
        <w:trPr>
          <w:trHeight w:val="531"/>
          <w:jc w:val="center"/>
        </w:trPr>
        <w:tc>
          <w:tcPr>
            <w:tcW w:w="1133" w:type="dxa"/>
            <w:shd w:val="clear" w:color="auto" w:fill="D2C8E1"/>
          </w:tcPr>
          <w:p w14:paraId="2EA98F42" w14:textId="507B8AFF" w:rsidR="00466DB5" w:rsidRPr="002530A2" w:rsidRDefault="00466DB5" w:rsidP="0092198F">
            <w:pPr>
              <w:spacing w:line="240" w:lineRule="auto"/>
              <w:rPr>
                <w:b/>
              </w:rPr>
            </w:pPr>
            <w:r>
              <w:rPr>
                <w:b/>
              </w:rPr>
              <w:lastRenderedPageBreak/>
              <w:t>Lesson Number</w:t>
            </w:r>
          </w:p>
          <w:p w14:paraId="39E996EE" w14:textId="77777777" w:rsidR="00466DB5" w:rsidRPr="002530A2" w:rsidRDefault="00466DB5" w:rsidP="0092198F">
            <w:pPr>
              <w:spacing w:line="240" w:lineRule="auto"/>
              <w:rPr>
                <w:b/>
              </w:rPr>
            </w:pPr>
          </w:p>
        </w:tc>
        <w:tc>
          <w:tcPr>
            <w:tcW w:w="1385" w:type="dxa"/>
            <w:shd w:val="clear" w:color="auto" w:fill="D2C8E1"/>
          </w:tcPr>
          <w:p w14:paraId="514FF047" w14:textId="371E2898" w:rsidR="00466DB5" w:rsidRPr="002530A2" w:rsidRDefault="00466DB5" w:rsidP="0092198F">
            <w:pPr>
              <w:spacing w:line="240" w:lineRule="auto"/>
              <w:rPr>
                <w:b/>
              </w:rPr>
            </w:pPr>
            <w:r w:rsidRPr="002530A2">
              <w:rPr>
                <w:b/>
              </w:rPr>
              <w:t>Topic title</w:t>
            </w:r>
            <w:r>
              <w:rPr>
                <w:b/>
              </w:rPr>
              <w:t xml:space="preserve"> &amp; teaching approach</w:t>
            </w:r>
          </w:p>
        </w:tc>
        <w:tc>
          <w:tcPr>
            <w:tcW w:w="2693" w:type="dxa"/>
            <w:shd w:val="clear" w:color="auto" w:fill="D2C8E1"/>
          </w:tcPr>
          <w:p w14:paraId="02C1C4CA" w14:textId="431ED477" w:rsidR="00466DB5" w:rsidRPr="002530A2" w:rsidRDefault="00466DB5" w:rsidP="0092198F">
            <w:pPr>
              <w:spacing w:line="240" w:lineRule="auto"/>
              <w:rPr>
                <w:b/>
              </w:rPr>
            </w:pPr>
            <w:r>
              <w:rPr>
                <w:b/>
              </w:rPr>
              <w:t>Learning objectives &amp; outcomes</w:t>
            </w:r>
          </w:p>
        </w:tc>
        <w:tc>
          <w:tcPr>
            <w:tcW w:w="2297" w:type="dxa"/>
            <w:shd w:val="clear" w:color="auto" w:fill="D2C8E1"/>
          </w:tcPr>
          <w:p w14:paraId="5EA7298F" w14:textId="15B48C99" w:rsidR="00466DB5" w:rsidRPr="002530A2" w:rsidRDefault="00466DB5" w:rsidP="0092198F">
            <w:pPr>
              <w:spacing w:line="240" w:lineRule="auto"/>
              <w:rPr>
                <w:b/>
              </w:rPr>
            </w:pPr>
            <w:r>
              <w:rPr>
                <w:b/>
              </w:rPr>
              <w:t>Context</w:t>
            </w:r>
          </w:p>
        </w:tc>
        <w:tc>
          <w:tcPr>
            <w:tcW w:w="4536" w:type="dxa"/>
            <w:shd w:val="clear" w:color="auto" w:fill="D2C8E1"/>
          </w:tcPr>
          <w:p w14:paraId="4DF24B49" w14:textId="77777777" w:rsidR="00466DB5" w:rsidRPr="002530A2" w:rsidRDefault="00466DB5" w:rsidP="0092198F">
            <w:pPr>
              <w:spacing w:line="240" w:lineRule="auto"/>
              <w:rPr>
                <w:b/>
              </w:rPr>
            </w:pPr>
            <w:r w:rsidRPr="002530A2">
              <w:rPr>
                <w:b/>
              </w:rPr>
              <w:t>Learning activity</w:t>
            </w:r>
          </w:p>
        </w:tc>
        <w:tc>
          <w:tcPr>
            <w:tcW w:w="1843" w:type="dxa"/>
            <w:shd w:val="clear" w:color="auto" w:fill="D2C8E1"/>
          </w:tcPr>
          <w:p w14:paraId="633F156C" w14:textId="77777777" w:rsidR="00466DB5" w:rsidRPr="002530A2" w:rsidRDefault="00466DB5" w:rsidP="0092198F">
            <w:pPr>
              <w:spacing w:line="240" w:lineRule="auto"/>
              <w:rPr>
                <w:b/>
              </w:rPr>
            </w:pPr>
            <w:r w:rsidRPr="002530A2">
              <w:rPr>
                <w:b/>
              </w:rPr>
              <w:t>Resources</w:t>
            </w:r>
          </w:p>
        </w:tc>
        <w:tc>
          <w:tcPr>
            <w:tcW w:w="1843" w:type="dxa"/>
            <w:shd w:val="clear" w:color="auto" w:fill="D2C8E1"/>
          </w:tcPr>
          <w:p w14:paraId="6937156C" w14:textId="2351618C" w:rsidR="00466DB5" w:rsidRPr="002530A2" w:rsidRDefault="00E43A64" w:rsidP="0092198F">
            <w:pPr>
              <w:spacing w:line="240" w:lineRule="auto"/>
              <w:rPr>
                <w:b/>
              </w:rPr>
            </w:pPr>
            <w:r>
              <w:rPr>
                <w:b/>
              </w:rPr>
              <w:t>Scaffolding &amp; whole school approaches</w:t>
            </w:r>
          </w:p>
        </w:tc>
      </w:tr>
      <w:tr w:rsidR="00466DB5" w:rsidRPr="002530A2" w14:paraId="2158EB86" w14:textId="013DC99F" w:rsidTr="00466DB5">
        <w:trPr>
          <w:trHeight w:val="7287"/>
          <w:jc w:val="center"/>
        </w:trPr>
        <w:tc>
          <w:tcPr>
            <w:tcW w:w="1133" w:type="dxa"/>
            <w:shd w:val="clear" w:color="auto" w:fill="FFFFFF" w:themeFill="background1"/>
          </w:tcPr>
          <w:p w14:paraId="5C602FB6" w14:textId="77777777" w:rsidR="00466DB5" w:rsidRDefault="00466DB5" w:rsidP="0092198F">
            <w:pPr>
              <w:spacing w:line="240" w:lineRule="auto"/>
              <w:rPr>
                <w:b/>
              </w:rPr>
            </w:pPr>
          </w:p>
        </w:tc>
        <w:tc>
          <w:tcPr>
            <w:tcW w:w="1385" w:type="dxa"/>
            <w:shd w:val="clear" w:color="auto" w:fill="FFFFFF" w:themeFill="background1"/>
          </w:tcPr>
          <w:p w14:paraId="711352A6" w14:textId="77777777" w:rsidR="00466DB5" w:rsidRPr="002530A2" w:rsidRDefault="00466DB5" w:rsidP="0092198F">
            <w:pPr>
              <w:spacing w:line="240" w:lineRule="auto"/>
              <w:rPr>
                <w:b/>
              </w:rPr>
            </w:pPr>
          </w:p>
        </w:tc>
        <w:tc>
          <w:tcPr>
            <w:tcW w:w="2693" w:type="dxa"/>
            <w:shd w:val="clear" w:color="auto" w:fill="FFFFFF" w:themeFill="background1"/>
          </w:tcPr>
          <w:p w14:paraId="0D569BF9" w14:textId="77777777" w:rsidR="00466DB5" w:rsidRPr="002530A2" w:rsidRDefault="00466DB5" w:rsidP="0092198F">
            <w:pPr>
              <w:spacing w:line="240" w:lineRule="auto"/>
              <w:rPr>
                <w:b/>
              </w:rPr>
            </w:pPr>
          </w:p>
        </w:tc>
        <w:tc>
          <w:tcPr>
            <w:tcW w:w="2297" w:type="dxa"/>
            <w:shd w:val="clear" w:color="auto" w:fill="FFFFFF" w:themeFill="background1"/>
          </w:tcPr>
          <w:p w14:paraId="4EAA6810" w14:textId="77777777" w:rsidR="00466DB5" w:rsidRPr="002530A2" w:rsidRDefault="00466DB5" w:rsidP="0092198F">
            <w:pPr>
              <w:spacing w:line="240" w:lineRule="auto"/>
              <w:rPr>
                <w:b/>
              </w:rPr>
            </w:pPr>
          </w:p>
        </w:tc>
        <w:tc>
          <w:tcPr>
            <w:tcW w:w="4536" w:type="dxa"/>
            <w:shd w:val="clear" w:color="auto" w:fill="FFFFFF" w:themeFill="background1"/>
          </w:tcPr>
          <w:p w14:paraId="3F72C576" w14:textId="77777777" w:rsidR="00466DB5" w:rsidRPr="00F74993" w:rsidRDefault="00466DB5" w:rsidP="00F74993">
            <w:r>
              <w:t>Students</w:t>
            </w:r>
            <w:r w:rsidRPr="00E347D2">
              <w:t xml:space="preserve"> could create a table showing the following five aspects of the nature and role of the Messiah and link them to the texts listed above:</w:t>
            </w:r>
          </w:p>
          <w:p w14:paraId="732E67BA" w14:textId="27C611D7" w:rsidR="00466DB5" w:rsidRDefault="00466DB5" w:rsidP="00F74993">
            <w:pPr>
              <w:pStyle w:val="ListParagraph"/>
              <w:numPr>
                <w:ilvl w:val="0"/>
                <w:numId w:val="7"/>
              </w:numPr>
              <w:spacing w:before="100" w:beforeAutospacing="1" w:after="100" w:afterAutospacing="1" w:line="240" w:lineRule="auto"/>
              <w:rPr>
                <w:rFonts w:cs="Arial"/>
                <w:szCs w:val="22"/>
              </w:rPr>
            </w:pPr>
            <w:r w:rsidRPr="00F74993">
              <w:rPr>
                <w:rFonts w:cs="Arial"/>
                <w:szCs w:val="22"/>
              </w:rPr>
              <w:t>Davidic descent</w:t>
            </w:r>
          </w:p>
          <w:p w14:paraId="1200F6E1" w14:textId="77777777" w:rsidR="00466DB5" w:rsidRDefault="00466DB5" w:rsidP="009078C9">
            <w:pPr>
              <w:pStyle w:val="ListParagraph"/>
              <w:numPr>
                <w:ilvl w:val="0"/>
                <w:numId w:val="7"/>
              </w:numPr>
              <w:spacing w:before="100" w:beforeAutospacing="1" w:after="100" w:afterAutospacing="1" w:line="240" w:lineRule="auto"/>
              <w:rPr>
                <w:rFonts w:cs="Arial"/>
                <w:szCs w:val="22"/>
              </w:rPr>
            </w:pPr>
            <w:r w:rsidRPr="00E347D2">
              <w:rPr>
                <w:rFonts w:cs="Arial"/>
                <w:szCs w:val="22"/>
              </w:rPr>
              <w:t xml:space="preserve">Establishing </w:t>
            </w:r>
            <w:r w:rsidRPr="005E130F">
              <w:rPr>
                <w:rFonts w:cs="Arial"/>
                <w:szCs w:val="22"/>
              </w:rPr>
              <w:t>Israel as the centre of government</w:t>
            </w:r>
            <w:r>
              <w:rPr>
                <w:rFonts w:cs="Arial"/>
                <w:szCs w:val="22"/>
              </w:rPr>
              <w:t>.</w:t>
            </w:r>
          </w:p>
          <w:p w14:paraId="4A0BD26E" w14:textId="07F94CDC" w:rsidR="00466DB5" w:rsidRPr="005E130F" w:rsidRDefault="00466DB5" w:rsidP="009078C9">
            <w:pPr>
              <w:pStyle w:val="ListParagraph"/>
              <w:numPr>
                <w:ilvl w:val="0"/>
                <w:numId w:val="7"/>
              </w:numPr>
              <w:spacing w:before="100" w:beforeAutospacing="1" w:after="100" w:afterAutospacing="1" w:line="240" w:lineRule="auto"/>
              <w:rPr>
                <w:rFonts w:cs="Arial"/>
                <w:szCs w:val="22"/>
              </w:rPr>
            </w:pPr>
            <w:r w:rsidRPr="005E130F">
              <w:rPr>
                <w:rFonts w:cs="Arial"/>
                <w:szCs w:val="22"/>
              </w:rPr>
              <w:t>Gathering the Jews from all corners of the earth</w:t>
            </w:r>
            <w:r>
              <w:rPr>
                <w:rFonts w:cs="Arial"/>
                <w:szCs w:val="22"/>
              </w:rPr>
              <w:t>.</w:t>
            </w:r>
          </w:p>
          <w:p w14:paraId="4294A4BF" w14:textId="77777777" w:rsidR="00466DB5" w:rsidRPr="00E347D2" w:rsidRDefault="00466DB5" w:rsidP="009078C9">
            <w:pPr>
              <w:pStyle w:val="ListParagraph"/>
              <w:numPr>
                <w:ilvl w:val="0"/>
                <w:numId w:val="7"/>
              </w:numPr>
              <w:spacing w:before="100" w:beforeAutospacing="1" w:after="100" w:afterAutospacing="1" w:line="240" w:lineRule="auto"/>
              <w:rPr>
                <w:rFonts w:cs="Arial"/>
                <w:szCs w:val="22"/>
              </w:rPr>
            </w:pPr>
            <w:r w:rsidRPr="00E347D2">
              <w:rPr>
                <w:rFonts w:cs="Arial"/>
                <w:szCs w:val="22"/>
              </w:rPr>
              <w:t>Restoring full obedience to the Torah</w:t>
            </w:r>
            <w:r>
              <w:rPr>
                <w:rFonts w:cs="Arial"/>
                <w:szCs w:val="22"/>
              </w:rPr>
              <w:t>.</w:t>
            </w:r>
          </w:p>
          <w:p w14:paraId="799F8206" w14:textId="77777777" w:rsidR="00466DB5" w:rsidRDefault="00466DB5" w:rsidP="009078C9">
            <w:pPr>
              <w:pStyle w:val="ListParagraph"/>
              <w:numPr>
                <w:ilvl w:val="0"/>
                <w:numId w:val="7"/>
              </w:numPr>
              <w:spacing w:before="100" w:beforeAutospacing="1" w:after="100" w:afterAutospacing="1" w:line="240" w:lineRule="auto"/>
              <w:rPr>
                <w:rFonts w:cs="Arial"/>
                <w:szCs w:val="22"/>
              </w:rPr>
            </w:pPr>
            <w:r w:rsidRPr="00D343B7">
              <w:rPr>
                <w:rFonts w:cs="Arial"/>
                <w:szCs w:val="22"/>
              </w:rPr>
              <w:t>Bringing peace to the whole world.</w:t>
            </w:r>
          </w:p>
          <w:p w14:paraId="600AC929" w14:textId="774C143E" w:rsidR="00466DB5" w:rsidRPr="00D343B7" w:rsidRDefault="00466DB5" w:rsidP="00D343B7">
            <w:r w:rsidRPr="00D343B7">
              <w:t xml:space="preserve">Teachers could explain to students the differing interpretations of the references in some texts to harmony within the animal kingdom and the belief of many Jews that the Messiah will rebuild the Temple and restore its worship. </w:t>
            </w:r>
          </w:p>
          <w:p w14:paraId="1D2960B9" w14:textId="77777777" w:rsidR="00466DB5" w:rsidRDefault="00466DB5" w:rsidP="009078C9">
            <w:pPr>
              <w:spacing w:line="240" w:lineRule="auto"/>
              <w:rPr>
                <w:rFonts w:cs="Arial"/>
                <w:szCs w:val="22"/>
              </w:rPr>
            </w:pPr>
          </w:p>
          <w:p w14:paraId="073ED5A4" w14:textId="001E62BA" w:rsidR="00466DB5" w:rsidRDefault="00466DB5" w:rsidP="001A3629">
            <w:r w:rsidRPr="00E347D2">
              <w:t>Students could answer question 4 from the specimen Judaism paper.</w:t>
            </w:r>
          </w:p>
          <w:p w14:paraId="7A670806" w14:textId="42BAA361" w:rsidR="00466DB5" w:rsidRPr="001A3629" w:rsidRDefault="00466DB5" w:rsidP="008C1815">
            <w:pPr>
              <w:pStyle w:val="ListParagraph"/>
            </w:pPr>
          </w:p>
        </w:tc>
        <w:tc>
          <w:tcPr>
            <w:tcW w:w="1843" w:type="dxa"/>
            <w:shd w:val="clear" w:color="auto" w:fill="FFFFFF" w:themeFill="background1"/>
          </w:tcPr>
          <w:p w14:paraId="5DABC2B1" w14:textId="77777777" w:rsidR="00466DB5" w:rsidRPr="002530A2" w:rsidRDefault="00466DB5" w:rsidP="0092198F">
            <w:pPr>
              <w:spacing w:line="240" w:lineRule="auto"/>
              <w:rPr>
                <w:b/>
              </w:rPr>
            </w:pPr>
          </w:p>
        </w:tc>
        <w:tc>
          <w:tcPr>
            <w:tcW w:w="1843" w:type="dxa"/>
            <w:shd w:val="clear" w:color="auto" w:fill="FFFFFF" w:themeFill="background1"/>
          </w:tcPr>
          <w:p w14:paraId="3A6C9621" w14:textId="77777777" w:rsidR="00466DB5" w:rsidRPr="002530A2" w:rsidRDefault="00466DB5" w:rsidP="0092198F">
            <w:pPr>
              <w:spacing w:line="240" w:lineRule="auto"/>
              <w:rPr>
                <w:b/>
              </w:rPr>
            </w:pPr>
          </w:p>
        </w:tc>
      </w:tr>
      <w:tr w:rsidR="00466DB5" w:rsidRPr="002530A2" w14:paraId="4E8A0D52" w14:textId="72C840C2" w:rsidTr="00466DB5">
        <w:trPr>
          <w:trHeight w:val="531"/>
          <w:jc w:val="center"/>
        </w:trPr>
        <w:tc>
          <w:tcPr>
            <w:tcW w:w="1133" w:type="dxa"/>
            <w:shd w:val="clear" w:color="auto" w:fill="D2C8E1"/>
          </w:tcPr>
          <w:p w14:paraId="34A12813" w14:textId="77777777" w:rsidR="00466DB5" w:rsidRPr="002530A2" w:rsidRDefault="00466DB5" w:rsidP="00F95144">
            <w:pPr>
              <w:spacing w:line="240" w:lineRule="auto"/>
              <w:rPr>
                <w:b/>
              </w:rPr>
            </w:pPr>
            <w:r>
              <w:rPr>
                <w:b/>
              </w:rPr>
              <w:lastRenderedPageBreak/>
              <w:t>Lesson Number</w:t>
            </w:r>
          </w:p>
          <w:p w14:paraId="258B2F5B" w14:textId="77777777" w:rsidR="00466DB5" w:rsidRPr="002530A2" w:rsidRDefault="00466DB5" w:rsidP="00F95144">
            <w:pPr>
              <w:spacing w:line="240" w:lineRule="auto"/>
              <w:rPr>
                <w:b/>
              </w:rPr>
            </w:pPr>
          </w:p>
        </w:tc>
        <w:tc>
          <w:tcPr>
            <w:tcW w:w="1385" w:type="dxa"/>
            <w:shd w:val="clear" w:color="auto" w:fill="D2C8E1"/>
          </w:tcPr>
          <w:p w14:paraId="67A4705A" w14:textId="1D49E053" w:rsidR="00466DB5" w:rsidRPr="002530A2" w:rsidRDefault="00466DB5"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2A7712AD" w14:textId="3CED9528" w:rsidR="00466DB5" w:rsidRPr="002530A2" w:rsidRDefault="00466DB5" w:rsidP="00F95144">
            <w:pPr>
              <w:spacing w:line="240" w:lineRule="auto"/>
              <w:rPr>
                <w:b/>
              </w:rPr>
            </w:pPr>
            <w:r>
              <w:rPr>
                <w:b/>
              </w:rPr>
              <w:t>Learning objectives &amp; outcomes</w:t>
            </w:r>
          </w:p>
        </w:tc>
        <w:tc>
          <w:tcPr>
            <w:tcW w:w="2297" w:type="dxa"/>
            <w:shd w:val="clear" w:color="auto" w:fill="D2C8E1"/>
          </w:tcPr>
          <w:p w14:paraId="3514327E" w14:textId="75D2CEBC" w:rsidR="00466DB5" w:rsidRPr="002530A2" w:rsidRDefault="00466DB5" w:rsidP="00F95144">
            <w:pPr>
              <w:spacing w:line="240" w:lineRule="auto"/>
              <w:rPr>
                <w:b/>
              </w:rPr>
            </w:pPr>
            <w:r>
              <w:rPr>
                <w:b/>
              </w:rPr>
              <w:t>Context</w:t>
            </w:r>
          </w:p>
        </w:tc>
        <w:tc>
          <w:tcPr>
            <w:tcW w:w="4536" w:type="dxa"/>
            <w:shd w:val="clear" w:color="auto" w:fill="D2C8E1"/>
          </w:tcPr>
          <w:p w14:paraId="62E1D5BA" w14:textId="77777777" w:rsidR="00466DB5" w:rsidRPr="002530A2" w:rsidRDefault="00466DB5" w:rsidP="00F95144">
            <w:pPr>
              <w:spacing w:line="240" w:lineRule="auto"/>
              <w:rPr>
                <w:b/>
              </w:rPr>
            </w:pPr>
            <w:r w:rsidRPr="002530A2">
              <w:rPr>
                <w:b/>
              </w:rPr>
              <w:t>Learning activity</w:t>
            </w:r>
          </w:p>
        </w:tc>
        <w:tc>
          <w:tcPr>
            <w:tcW w:w="1843" w:type="dxa"/>
            <w:shd w:val="clear" w:color="auto" w:fill="D2C8E1"/>
          </w:tcPr>
          <w:p w14:paraId="0CD12521" w14:textId="77777777" w:rsidR="00466DB5" w:rsidRPr="002530A2" w:rsidRDefault="00466DB5" w:rsidP="00F95144">
            <w:pPr>
              <w:spacing w:line="240" w:lineRule="auto"/>
              <w:rPr>
                <w:b/>
              </w:rPr>
            </w:pPr>
            <w:r w:rsidRPr="002530A2">
              <w:rPr>
                <w:b/>
              </w:rPr>
              <w:t>Resources</w:t>
            </w:r>
          </w:p>
        </w:tc>
        <w:tc>
          <w:tcPr>
            <w:tcW w:w="1843" w:type="dxa"/>
            <w:shd w:val="clear" w:color="auto" w:fill="D2C8E1"/>
          </w:tcPr>
          <w:p w14:paraId="076956CE" w14:textId="041807F6" w:rsidR="00466DB5" w:rsidRPr="002530A2" w:rsidRDefault="00E43A64" w:rsidP="00F95144">
            <w:pPr>
              <w:spacing w:line="240" w:lineRule="auto"/>
              <w:rPr>
                <w:b/>
              </w:rPr>
            </w:pPr>
            <w:r>
              <w:rPr>
                <w:b/>
              </w:rPr>
              <w:t>Scaffolding &amp; whole school approaches</w:t>
            </w:r>
          </w:p>
        </w:tc>
      </w:tr>
      <w:tr w:rsidR="00466DB5" w:rsidRPr="000C5753" w14:paraId="3E6E36A8" w14:textId="6F33C7EB" w:rsidTr="00466DB5">
        <w:trPr>
          <w:trHeight w:val="6824"/>
          <w:jc w:val="center"/>
        </w:trPr>
        <w:tc>
          <w:tcPr>
            <w:tcW w:w="1133" w:type="dxa"/>
          </w:tcPr>
          <w:p w14:paraId="3F27E9D8" w14:textId="273087A5" w:rsidR="00466DB5" w:rsidRPr="000C5753" w:rsidRDefault="00466DB5" w:rsidP="00822BDC">
            <w:pPr>
              <w:rPr>
                <w:rFonts w:cs="Arial"/>
                <w:szCs w:val="22"/>
              </w:rPr>
            </w:pPr>
            <w:r w:rsidRPr="000C5753">
              <w:rPr>
                <w:rFonts w:cs="Arial"/>
                <w:szCs w:val="22"/>
              </w:rPr>
              <w:t xml:space="preserve">Lesson </w:t>
            </w:r>
            <w:r>
              <w:rPr>
                <w:rFonts w:cs="Arial"/>
                <w:szCs w:val="22"/>
              </w:rPr>
              <w:t>8</w:t>
            </w:r>
          </w:p>
        </w:tc>
        <w:tc>
          <w:tcPr>
            <w:tcW w:w="1385" w:type="dxa"/>
          </w:tcPr>
          <w:p w14:paraId="7942EAA4" w14:textId="5859A4D1" w:rsidR="00466DB5" w:rsidRPr="000C5753" w:rsidRDefault="00466DB5" w:rsidP="00314E88">
            <w:pPr>
              <w:rPr>
                <w:rFonts w:cs="Arial"/>
                <w:szCs w:val="22"/>
              </w:rPr>
            </w:pPr>
            <w:r>
              <w:t>The Covenant and the mitzvot. Another chance for teacher modelling and student practice in this high challenge lesson on Covenant.</w:t>
            </w:r>
          </w:p>
        </w:tc>
        <w:tc>
          <w:tcPr>
            <w:tcW w:w="2693" w:type="dxa"/>
          </w:tcPr>
          <w:p w14:paraId="52B4729C" w14:textId="0BF85576" w:rsidR="00466DB5" w:rsidRDefault="00257D43" w:rsidP="00336AB8">
            <w:r>
              <w:t xml:space="preserve">To understand the significance of </w:t>
            </w:r>
            <w:proofErr w:type="gramStart"/>
            <w:r w:rsidR="00466DB5">
              <w:t>The</w:t>
            </w:r>
            <w:proofErr w:type="gramEnd"/>
            <w:r w:rsidR="00466DB5">
              <w:t xml:space="preserve"> promised land and the Covenant with Abraham, Genesis </w:t>
            </w:r>
          </w:p>
          <w:p w14:paraId="17309A5B" w14:textId="6F9D996B" w:rsidR="00466DB5" w:rsidRPr="000C5753" w:rsidRDefault="00466DB5" w:rsidP="00336AB8">
            <w:pPr>
              <w:rPr>
                <w:rFonts w:cs="Arial"/>
                <w:szCs w:val="22"/>
              </w:rPr>
            </w:pPr>
            <w:r>
              <w:t>12:1-3.</w:t>
            </w:r>
          </w:p>
        </w:tc>
        <w:tc>
          <w:tcPr>
            <w:tcW w:w="2297" w:type="dxa"/>
          </w:tcPr>
          <w:p w14:paraId="5C2B84E0" w14:textId="42B2BCFF" w:rsidR="00466DB5" w:rsidRPr="000C5753" w:rsidRDefault="00466DB5" w:rsidP="00CB1606">
            <w:pPr>
              <w:rPr>
                <w:rFonts w:cs="Arial"/>
                <w:szCs w:val="22"/>
              </w:rPr>
            </w:pPr>
            <w:r>
              <w:t>Focus is on understanding the concept of covenant, the Covenant made with Abraham, God’s promises, including that of the promised land, and their importance for Jews.</w:t>
            </w:r>
          </w:p>
        </w:tc>
        <w:tc>
          <w:tcPr>
            <w:tcW w:w="4536" w:type="dxa"/>
          </w:tcPr>
          <w:p w14:paraId="61E2BFF6" w14:textId="77777777" w:rsidR="00466DB5" w:rsidRDefault="00466DB5" w:rsidP="002C74DE">
            <w:r>
              <w:t xml:space="preserve">Teachers could give some scenarios, </w:t>
            </w:r>
            <w:proofErr w:type="spellStart"/>
            <w:r>
              <w:t>eg</w:t>
            </w:r>
            <w:proofErr w:type="spellEnd"/>
          </w:p>
          <w:p w14:paraId="52EB2C43" w14:textId="77777777" w:rsidR="00466DB5" w:rsidRDefault="00466DB5" w:rsidP="002C74DE">
            <w:pPr>
              <w:pStyle w:val="ListParagraph"/>
              <w:numPr>
                <w:ilvl w:val="0"/>
                <w:numId w:val="8"/>
              </w:numPr>
            </w:pPr>
            <w:r>
              <w:t>Buying and selling a house.</w:t>
            </w:r>
          </w:p>
          <w:p w14:paraId="230DF5C3" w14:textId="77777777" w:rsidR="00466DB5" w:rsidRDefault="00466DB5" w:rsidP="002C74DE">
            <w:pPr>
              <w:pStyle w:val="ListParagraph"/>
              <w:numPr>
                <w:ilvl w:val="0"/>
                <w:numId w:val="8"/>
              </w:numPr>
            </w:pPr>
            <w:r>
              <w:t>Taking out a loan from the bank.</w:t>
            </w:r>
          </w:p>
          <w:p w14:paraId="6999F122" w14:textId="77777777" w:rsidR="00466DB5" w:rsidRDefault="00466DB5" w:rsidP="002C74DE">
            <w:pPr>
              <w:pStyle w:val="ListParagraph"/>
              <w:numPr>
                <w:ilvl w:val="0"/>
                <w:numId w:val="8"/>
              </w:numPr>
            </w:pPr>
            <w:r>
              <w:t>Registering a mobile phone with an ISP.</w:t>
            </w:r>
          </w:p>
          <w:p w14:paraId="005AC6E6" w14:textId="4E3B9910" w:rsidR="00466DB5" w:rsidRDefault="00466DB5" w:rsidP="002C74DE">
            <w:pPr>
              <w:pStyle w:val="ListParagraph"/>
              <w:numPr>
                <w:ilvl w:val="0"/>
                <w:numId w:val="8"/>
              </w:numPr>
            </w:pPr>
            <w:r>
              <w:t>Getting married</w:t>
            </w:r>
          </w:p>
          <w:p w14:paraId="299EC195" w14:textId="7591879B" w:rsidR="00466DB5" w:rsidRDefault="00466DB5" w:rsidP="006475A6">
            <w:r>
              <w:t xml:space="preserve">and then ask how they are known to be legal, </w:t>
            </w:r>
            <w:proofErr w:type="spellStart"/>
            <w:r>
              <w:t>ie</w:t>
            </w:r>
            <w:proofErr w:type="spellEnd"/>
            <w:r>
              <w:t xml:space="preserve"> by signing a contract agreement. What are the key features of contracts/what do all contracts have in common?</w:t>
            </w:r>
          </w:p>
          <w:p w14:paraId="10B2DECE" w14:textId="77777777" w:rsidR="00466DB5" w:rsidRDefault="00466DB5" w:rsidP="006475A6"/>
          <w:p w14:paraId="0CB217EF" w14:textId="4A754A5E" w:rsidR="00466DB5" w:rsidRDefault="00466DB5" w:rsidP="006475A6">
            <w:r>
              <w:t xml:space="preserve">Another word for contract is ‘covenant’ and this is the word used by the Jews for the relationships with humans initiated by God that are found in the Torah and elsewhere in the </w:t>
            </w:r>
            <w:proofErr w:type="spellStart"/>
            <w:r>
              <w:t>Tenakh</w:t>
            </w:r>
            <w:proofErr w:type="spellEnd"/>
            <w:r>
              <w:t>.</w:t>
            </w:r>
          </w:p>
          <w:p w14:paraId="391A3278" w14:textId="77777777" w:rsidR="00466DB5" w:rsidRDefault="00466DB5" w:rsidP="006475A6"/>
          <w:p w14:paraId="274CE838" w14:textId="77777777" w:rsidR="00466DB5" w:rsidRDefault="00466DB5" w:rsidP="006475A6">
            <w:r>
              <w:t>Teachers should ensure that students understand the concept of covenant as</w:t>
            </w:r>
          </w:p>
          <w:p w14:paraId="4C756F41" w14:textId="77777777" w:rsidR="00466DB5" w:rsidRDefault="00466DB5" w:rsidP="00E849DB">
            <w:pPr>
              <w:pStyle w:val="ListParagraph"/>
              <w:numPr>
                <w:ilvl w:val="0"/>
                <w:numId w:val="9"/>
              </w:numPr>
            </w:pPr>
            <w:r>
              <w:t>Initiated by God.</w:t>
            </w:r>
          </w:p>
          <w:p w14:paraId="5039F252" w14:textId="77777777" w:rsidR="00466DB5" w:rsidRDefault="00466DB5" w:rsidP="00E849DB">
            <w:pPr>
              <w:pStyle w:val="ListParagraph"/>
              <w:numPr>
                <w:ilvl w:val="0"/>
                <w:numId w:val="9"/>
              </w:numPr>
            </w:pPr>
            <w:r>
              <w:t>Consisting of promises made by God.</w:t>
            </w:r>
          </w:p>
          <w:p w14:paraId="5A12083B" w14:textId="77777777" w:rsidR="00466DB5" w:rsidRDefault="00466DB5" w:rsidP="00E849DB">
            <w:pPr>
              <w:pStyle w:val="ListParagraph"/>
              <w:numPr>
                <w:ilvl w:val="0"/>
                <w:numId w:val="9"/>
              </w:numPr>
            </w:pPr>
            <w:r>
              <w:t>Sometimes unconditional, sometimes conditional.</w:t>
            </w:r>
          </w:p>
          <w:p w14:paraId="278D577D" w14:textId="77777777" w:rsidR="00466DB5" w:rsidRPr="00AC1DBB" w:rsidRDefault="00466DB5" w:rsidP="00AC1DBB">
            <w:pPr>
              <w:pStyle w:val="ListParagraph"/>
              <w:numPr>
                <w:ilvl w:val="0"/>
                <w:numId w:val="9"/>
              </w:numPr>
              <w:rPr>
                <w:rFonts w:cs="Arial"/>
                <w:szCs w:val="22"/>
              </w:rPr>
            </w:pPr>
            <w:r>
              <w:t xml:space="preserve">Summed up in the statement often found in the </w:t>
            </w:r>
            <w:proofErr w:type="spellStart"/>
            <w:r>
              <w:t>Tenakh</w:t>
            </w:r>
            <w:proofErr w:type="spellEnd"/>
            <w:r>
              <w:t>: ‘I will be their God and they will be my people’.</w:t>
            </w:r>
          </w:p>
          <w:p w14:paraId="2A003122" w14:textId="6C829778" w:rsidR="00466DB5" w:rsidRPr="00AC1DBB" w:rsidRDefault="00466DB5" w:rsidP="00AC1DBB">
            <w:pPr>
              <w:rPr>
                <w:rFonts w:cs="Arial"/>
                <w:szCs w:val="22"/>
              </w:rPr>
            </w:pPr>
          </w:p>
        </w:tc>
        <w:tc>
          <w:tcPr>
            <w:tcW w:w="1843" w:type="dxa"/>
          </w:tcPr>
          <w:p w14:paraId="7A76C60E" w14:textId="354FB388" w:rsidR="00466DB5" w:rsidRDefault="00466DB5" w:rsidP="006475A6">
            <w:r>
              <w:t xml:space="preserve">Copies of the </w:t>
            </w:r>
            <w:proofErr w:type="spellStart"/>
            <w:r>
              <w:t>Tenakh</w:t>
            </w:r>
            <w:proofErr w:type="spellEnd"/>
            <w:r>
              <w:t>/Old Testament.</w:t>
            </w:r>
          </w:p>
          <w:p w14:paraId="718D556D" w14:textId="77777777" w:rsidR="00466DB5" w:rsidRDefault="00466DB5" w:rsidP="006475A6"/>
          <w:p w14:paraId="3998EFD6" w14:textId="0926B1A0" w:rsidR="00466DB5" w:rsidRDefault="00BE4DC2" w:rsidP="006475A6">
            <w:r>
              <w:t>C</w:t>
            </w:r>
            <w:r w:rsidR="00466DB5">
              <w:t>hapter</w:t>
            </w:r>
            <w:r>
              <w:t xml:space="preserve"> 1.6</w:t>
            </w:r>
            <w:r w:rsidR="00466DB5">
              <w:t xml:space="preserve"> of Judaism text books.</w:t>
            </w:r>
          </w:p>
          <w:p w14:paraId="5E095BF3" w14:textId="77777777" w:rsidR="00466DB5" w:rsidRDefault="00466DB5" w:rsidP="006475A6"/>
          <w:p w14:paraId="3B35C793" w14:textId="77777777" w:rsidR="00466DB5" w:rsidRDefault="00466DB5" w:rsidP="006475A6">
            <w:r>
              <w:t>A simple map showing Abraham’s journey from Ur to Haran and from Haran to Canaan.</w:t>
            </w:r>
          </w:p>
          <w:p w14:paraId="281966E6" w14:textId="77777777" w:rsidR="00466DB5" w:rsidRDefault="00466DB5" w:rsidP="006475A6"/>
          <w:p w14:paraId="6D325184" w14:textId="19361C49" w:rsidR="00466DB5" w:rsidRPr="000C5753" w:rsidRDefault="00466DB5" w:rsidP="006C563B">
            <w:pPr>
              <w:rPr>
                <w:rFonts w:cs="Arial"/>
                <w:szCs w:val="22"/>
              </w:rPr>
            </w:pPr>
            <w:r>
              <w:t>Internet access.</w:t>
            </w:r>
          </w:p>
        </w:tc>
        <w:tc>
          <w:tcPr>
            <w:tcW w:w="1843" w:type="dxa"/>
          </w:tcPr>
          <w:p w14:paraId="30896D38" w14:textId="588A5A3F" w:rsidR="00466DB5" w:rsidRDefault="00C37BCB" w:rsidP="006475A6">
            <w:r>
              <w:t>There are further opportunities for reading practice in this lesson.</w:t>
            </w:r>
            <w:r w:rsidR="003544B7">
              <w:t xml:space="preserve"> An emphasis on Abraham also presents an opportunity to teach pupil leadership.</w:t>
            </w:r>
          </w:p>
        </w:tc>
      </w:tr>
      <w:tr w:rsidR="00466DB5" w:rsidRPr="000C5753" w14:paraId="3B8252DB" w14:textId="232FD816" w:rsidTr="00466DB5">
        <w:trPr>
          <w:trHeight w:val="2288"/>
          <w:jc w:val="center"/>
        </w:trPr>
        <w:tc>
          <w:tcPr>
            <w:tcW w:w="1133" w:type="dxa"/>
          </w:tcPr>
          <w:p w14:paraId="37149AA5" w14:textId="77777777" w:rsidR="00466DB5" w:rsidRPr="000C5753" w:rsidRDefault="00466DB5" w:rsidP="00822BDC">
            <w:pPr>
              <w:rPr>
                <w:rFonts w:cs="Arial"/>
                <w:szCs w:val="22"/>
              </w:rPr>
            </w:pPr>
          </w:p>
        </w:tc>
        <w:tc>
          <w:tcPr>
            <w:tcW w:w="1385" w:type="dxa"/>
          </w:tcPr>
          <w:p w14:paraId="2C7D6F9A" w14:textId="77777777" w:rsidR="00466DB5" w:rsidRDefault="00466DB5" w:rsidP="00314E88"/>
        </w:tc>
        <w:tc>
          <w:tcPr>
            <w:tcW w:w="2693" w:type="dxa"/>
          </w:tcPr>
          <w:p w14:paraId="632F419B" w14:textId="77777777" w:rsidR="00466DB5" w:rsidRDefault="00466DB5" w:rsidP="00336AB8"/>
        </w:tc>
        <w:tc>
          <w:tcPr>
            <w:tcW w:w="2297" w:type="dxa"/>
          </w:tcPr>
          <w:p w14:paraId="26F4CF45" w14:textId="77777777" w:rsidR="00466DB5" w:rsidRDefault="00466DB5" w:rsidP="00CB1606"/>
        </w:tc>
        <w:tc>
          <w:tcPr>
            <w:tcW w:w="4536" w:type="dxa"/>
          </w:tcPr>
          <w:p w14:paraId="68F9BB5F" w14:textId="77777777" w:rsidR="00466DB5" w:rsidRDefault="00466DB5" w:rsidP="002C74DE"/>
          <w:p w14:paraId="4F961130" w14:textId="77777777" w:rsidR="00466DB5" w:rsidRPr="000C5753" w:rsidRDefault="00466DB5" w:rsidP="00AC1DBB">
            <w:pPr>
              <w:rPr>
                <w:rFonts w:cs="Arial"/>
                <w:szCs w:val="22"/>
              </w:rPr>
            </w:pPr>
            <w:r>
              <w:t>Students could see from a map Abraham’s origins in Ur and his resettlement in Haran, where he received God’s call to journey to the promised land. They should study Genesis 12:1-3 which presents:</w:t>
            </w:r>
          </w:p>
          <w:p w14:paraId="4B1E4AEF" w14:textId="77777777" w:rsidR="00466DB5" w:rsidRDefault="00466DB5" w:rsidP="00AC1DBB">
            <w:pPr>
              <w:pStyle w:val="ListParagraph"/>
              <w:numPr>
                <w:ilvl w:val="0"/>
                <w:numId w:val="10"/>
              </w:numPr>
            </w:pPr>
            <w:r>
              <w:t>The call to Abraham as an act of God’s love.</w:t>
            </w:r>
          </w:p>
          <w:p w14:paraId="642D8D43" w14:textId="77777777" w:rsidR="00466DB5" w:rsidRDefault="00466DB5" w:rsidP="00AC1DBB">
            <w:pPr>
              <w:pStyle w:val="ListParagraph"/>
              <w:numPr>
                <w:ilvl w:val="0"/>
                <w:numId w:val="10"/>
              </w:numPr>
            </w:pPr>
            <w:r>
              <w:t>The promises</w:t>
            </w:r>
          </w:p>
          <w:p w14:paraId="42912665" w14:textId="77777777" w:rsidR="00466DB5" w:rsidRDefault="00466DB5" w:rsidP="00AC1DBB">
            <w:pPr>
              <w:pStyle w:val="ListParagraph"/>
              <w:numPr>
                <w:ilvl w:val="0"/>
                <w:numId w:val="11"/>
              </w:numPr>
            </w:pPr>
            <w:r>
              <w:t>Of the promised land (Canaan/Israel).</w:t>
            </w:r>
          </w:p>
          <w:p w14:paraId="557ACF7A" w14:textId="77777777" w:rsidR="00466DB5" w:rsidRDefault="00466DB5" w:rsidP="00AC1DBB">
            <w:pPr>
              <w:pStyle w:val="ListParagraph"/>
              <w:numPr>
                <w:ilvl w:val="0"/>
                <w:numId w:val="11"/>
              </w:numPr>
            </w:pPr>
            <w:r>
              <w:t>That Abraham’s descendants will be a great nation.</w:t>
            </w:r>
          </w:p>
          <w:p w14:paraId="63764C8A" w14:textId="77777777" w:rsidR="00466DB5" w:rsidRDefault="00466DB5" w:rsidP="00AC1DBB">
            <w:pPr>
              <w:pStyle w:val="ListParagraph"/>
              <w:numPr>
                <w:ilvl w:val="0"/>
                <w:numId w:val="11"/>
              </w:numPr>
            </w:pPr>
            <w:r>
              <w:t>Of Abraham’s significance as the conduit of God’s blessing to the world.</w:t>
            </w:r>
          </w:p>
          <w:p w14:paraId="4C634670" w14:textId="77777777" w:rsidR="00466DB5" w:rsidRDefault="00466DB5" w:rsidP="00AC1DBB">
            <w:pPr>
              <w:pStyle w:val="ListParagraph"/>
              <w:ind w:left="1080"/>
            </w:pPr>
          </w:p>
          <w:p w14:paraId="17921DA4" w14:textId="77777777" w:rsidR="00466DB5" w:rsidRDefault="00466DB5" w:rsidP="00AC1DBB">
            <w:r>
              <w:t>Students could work in pairs or small groups to research the importance of this Covenant for Jews today. Students could examine further references to the promises of the Abrahamic Covenant found in the following passages, highlighting or making a note of the key verses: Genesis 12:4-6; 15:1-21; 17:1-21; 22:1-8. They could note what these passages teach about Abraham as the father of the Jewish people, his faith in the fulfilment of God’s promises, his obedience to God’s requirement of circumcision and his willingness to offer his son, should that be God’s will.</w:t>
            </w:r>
          </w:p>
          <w:p w14:paraId="4E47458E" w14:textId="77777777" w:rsidR="00466DB5" w:rsidRDefault="00466DB5" w:rsidP="00AC1DBB"/>
          <w:p w14:paraId="1F443AF8" w14:textId="77777777" w:rsidR="00466DB5" w:rsidRDefault="00466DB5" w:rsidP="00AC1DBB"/>
          <w:p w14:paraId="5B87E615" w14:textId="77777777" w:rsidR="00466DB5" w:rsidRDefault="00466DB5" w:rsidP="00AC1DBB">
            <w:r>
              <w:lastRenderedPageBreak/>
              <w:t>Students could produce a piece of written work that explains how God’s Covenant with Abraham influences the lives of 21st century Jews.</w:t>
            </w:r>
          </w:p>
          <w:p w14:paraId="079294BD" w14:textId="77777777" w:rsidR="00466DB5" w:rsidRDefault="00466DB5" w:rsidP="00AC1DBB"/>
          <w:p w14:paraId="17970287" w14:textId="77777777" w:rsidR="00466DB5" w:rsidRDefault="00466DB5" w:rsidP="00AC1DBB">
            <w:r>
              <w:rPr>
                <w:b/>
              </w:rPr>
              <w:t xml:space="preserve">NB </w:t>
            </w:r>
            <w:r>
              <w:t>Teachers might want their students at some point in this section on the Covenant with Abraham to study the ritual of Brit Milah, which is covered later in this scheme of work.</w:t>
            </w:r>
          </w:p>
          <w:p w14:paraId="18C05C7E" w14:textId="1D60D9B9" w:rsidR="00466DB5" w:rsidRDefault="00466DB5" w:rsidP="00AC1DBB"/>
        </w:tc>
        <w:tc>
          <w:tcPr>
            <w:tcW w:w="1843" w:type="dxa"/>
          </w:tcPr>
          <w:p w14:paraId="26A8F9C2" w14:textId="77777777" w:rsidR="00466DB5" w:rsidRDefault="00466DB5" w:rsidP="006475A6"/>
        </w:tc>
        <w:tc>
          <w:tcPr>
            <w:tcW w:w="1843" w:type="dxa"/>
          </w:tcPr>
          <w:p w14:paraId="7D817631" w14:textId="77777777" w:rsidR="00466DB5" w:rsidRDefault="00466DB5" w:rsidP="006475A6"/>
        </w:tc>
      </w:tr>
    </w:tbl>
    <w:p w14:paraId="2A84B6F2" w14:textId="77777777" w:rsidR="009078C9" w:rsidRDefault="009078C9">
      <w:r>
        <w:br w:type="page"/>
      </w:r>
    </w:p>
    <w:tbl>
      <w:tblPr>
        <w:tblStyle w:val="TableGrid"/>
        <w:tblW w:w="15446" w:type="dxa"/>
        <w:jc w:val="center"/>
        <w:tblLayout w:type="fixed"/>
        <w:tblLook w:val="04A0" w:firstRow="1" w:lastRow="0" w:firstColumn="1" w:lastColumn="0" w:noHBand="0" w:noVBand="1"/>
      </w:tblPr>
      <w:tblGrid>
        <w:gridCol w:w="1133"/>
        <w:gridCol w:w="1385"/>
        <w:gridCol w:w="2693"/>
        <w:gridCol w:w="2297"/>
        <w:gridCol w:w="4536"/>
        <w:gridCol w:w="1701"/>
        <w:gridCol w:w="1701"/>
      </w:tblGrid>
      <w:tr w:rsidR="00466DB5" w:rsidRPr="002530A2" w14:paraId="5989C758" w14:textId="0CB8D0DC" w:rsidTr="00466DB5">
        <w:trPr>
          <w:trHeight w:val="531"/>
          <w:jc w:val="center"/>
        </w:trPr>
        <w:tc>
          <w:tcPr>
            <w:tcW w:w="1133" w:type="dxa"/>
            <w:shd w:val="clear" w:color="auto" w:fill="D2C8E1"/>
          </w:tcPr>
          <w:p w14:paraId="75FFF881" w14:textId="5ACAA0B9" w:rsidR="00466DB5" w:rsidRPr="002530A2" w:rsidRDefault="00466DB5" w:rsidP="00F95144">
            <w:pPr>
              <w:spacing w:line="240" w:lineRule="auto"/>
              <w:rPr>
                <w:b/>
              </w:rPr>
            </w:pPr>
            <w:r>
              <w:lastRenderedPageBreak/>
              <w:br w:type="page"/>
            </w:r>
            <w:r>
              <w:br w:type="page"/>
            </w:r>
            <w:r>
              <w:rPr>
                <w:b/>
              </w:rPr>
              <w:t>Lesson Number</w:t>
            </w:r>
          </w:p>
          <w:p w14:paraId="77ED565C" w14:textId="77777777" w:rsidR="00466DB5" w:rsidRPr="002530A2" w:rsidRDefault="00466DB5" w:rsidP="00F95144">
            <w:pPr>
              <w:spacing w:line="240" w:lineRule="auto"/>
              <w:rPr>
                <w:b/>
              </w:rPr>
            </w:pPr>
          </w:p>
        </w:tc>
        <w:tc>
          <w:tcPr>
            <w:tcW w:w="1385" w:type="dxa"/>
            <w:shd w:val="clear" w:color="auto" w:fill="D2C8E1"/>
          </w:tcPr>
          <w:p w14:paraId="6716FE08" w14:textId="427CAAE8" w:rsidR="00466DB5" w:rsidRPr="002530A2" w:rsidRDefault="00466DB5"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781C676C" w14:textId="208956CC" w:rsidR="00466DB5" w:rsidRPr="002530A2" w:rsidRDefault="00466DB5" w:rsidP="00F95144">
            <w:pPr>
              <w:spacing w:line="240" w:lineRule="auto"/>
              <w:rPr>
                <w:b/>
              </w:rPr>
            </w:pPr>
            <w:r>
              <w:rPr>
                <w:b/>
              </w:rPr>
              <w:t>Learning objectives &amp; outcomes</w:t>
            </w:r>
          </w:p>
        </w:tc>
        <w:tc>
          <w:tcPr>
            <w:tcW w:w="2297" w:type="dxa"/>
            <w:shd w:val="clear" w:color="auto" w:fill="D2C8E1"/>
          </w:tcPr>
          <w:p w14:paraId="74B8975D" w14:textId="70F2FBF6" w:rsidR="00466DB5" w:rsidRPr="002530A2" w:rsidRDefault="00466DB5" w:rsidP="00F95144">
            <w:pPr>
              <w:spacing w:line="240" w:lineRule="auto"/>
              <w:rPr>
                <w:b/>
              </w:rPr>
            </w:pPr>
            <w:r>
              <w:rPr>
                <w:b/>
              </w:rPr>
              <w:t>Context</w:t>
            </w:r>
          </w:p>
        </w:tc>
        <w:tc>
          <w:tcPr>
            <w:tcW w:w="4536" w:type="dxa"/>
            <w:shd w:val="clear" w:color="auto" w:fill="D2C8E1"/>
          </w:tcPr>
          <w:p w14:paraId="6893B1A9" w14:textId="77777777" w:rsidR="00466DB5" w:rsidRPr="002530A2" w:rsidRDefault="00466DB5" w:rsidP="00F95144">
            <w:pPr>
              <w:spacing w:line="240" w:lineRule="auto"/>
              <w:rPr>
                <w:b/>
              </w:rPr>
            </w:pPr>
            <w:r w:rsidRPr="002530A2">
              <w:rPr>
                <w:b/>
              </w:rPr>
              <w:t>Learning activity</w:t>
            </w:r>
          </w:p>
        </w:tc>
        <w:tc>
          <w:tcPr>
            <w:tcW w:w="1701" w:type="dxa"/>
            <w:shd w:val="clear" w:color="auto" w:fill="D2C8E1"/>
          </w:tcPr>
          <w:p w14:paraId="0513895F" w14:textId="77777777" w:rsidR="00466DB5" w:rsidRPr="002530A2" w:rsidRDefault="00466DB5" w:rsidP="00F95144">
            <w:pPr>
              <w:spacing w:line="240" w:lineRule="auto"/>
              <w:rPr>
                <w:b/>
              </w:rPr>
            </w:pPr>
            <w:r w:rsidRPr="002530A2">
              <w:rPr>
                <w:b/>
              </w:rPr>
              <w:t>Resources</w:t>
            </w:r>
          </w:p>
        </w:tc>
        <w:tc>
          <w:tcPr>
            <w:tcW w:w="1701" w:type="dxa"/>
            <w:shd w:val="clear" w:color="auto" w:fill="D2C8E1"/>
          </w:tcPr>
          <w:p w14:paraId="293141C5" w14:textId="28F62283" w:rsidR="00466DB5" w:rsidRPr="002530A2" w:rsidRDefault="00E43A64" w:rsidP="00F95144">
            <w:pPr>
              <w:spacing w:line="240" w:lineRule="auto"/>
              <w:rPr>
                <w:b/>
              </w:rPr>
            </w:pPr>
            <w:r>
              <w:rPr>
                <w:b/>
              </w:rPr>
              <w:t>Scaffolding &amp; whole school approaches</w:t>
            </w:r>
          </w:p>
        </w:tc>
      </w:tr>
      <w:tr w:rsidR="00466DB5" w:rsidRPr="000C5753" w14:paraId="4803637D" w14:textId="61B4DEBB" w:rsidTr="00466DB5">
        <w:trPr>
          <w:trHeight w:val="268"/>
          <w:jc w:val="center"/>
        </w:trPr>
        <w:tc>
          <w:tcPr>
            <w:tcW w:w="1133" w:type="dxa"/>
          </w:tcPr>
          <w:p w14:paraId="640E2023" w14:textId="77777777" w:rsidR="00466DB5" w:rsidRDefault="00466DB5" w:rsidP="00822BDC">
            <w:pPr>
              <w:rPr>
                <w:rFonts w:cs="Arial"/>
                <w:szCs w:val="22"/>
              </w:rPr>
            </w:pPr>
            <w:r w:rsidRPr="000C5753">
              <w:rPr>
                <w:rFonts w:cs="Arial"/>
                <w:szCs w:val="22"/>
              </w:rPr>
              <w:t xml:space="preserve">Lesson </w:t>
            </w:r>
          </w:p>
          <w:p w14:paraId="25338EB2" w14:textId="0CF3C419" w:rsidR="00466DB5" w:rsidRPr="000C5753" w:rsidRDefault="00466DB5" w:rsidP="00822BDC">
            <w:pPr>
              <w:rPr>
                <w:rFonts w:cs="Arial"/>
                <w:szCs w:val="22"/>
              </w:rPr>
            </w:pPr>
            <w:r>
              <w:rPr>
                <w:rFonts w:cs="Arial"/>
                <w:szCs w:val="22"/>
              </w:rPr>
              <w:t>9 -11</w:t>
            </w:r>
          </w:p>
        </w:tc>
        <w:tc>
          <w:tcPr>
            <w:tcW w:w="1385" w:type="dxa"/>
          </w:tcPr>
          <w:p w14:paraId="45F5F6F7" w14:textId="62DE42A7" w:rsidR="00466DB5" w:rsidRPr="000C5753" w:rsidRDefault="00466DB5" w:rsidP="00314E88">
            <w:pPr>
              <w:rPr>
                <w:rFonts w:cs="Arial"/>
                <w:szCs w:val="22"/>
              </w:rPr>
            </w:pPr>
            <w:r>
              <w:t>The Covenant and the mitzvot. More opportunity for teacher explanation and questioning as well as modelling in this high challenge lesson on The Covenant and the Mitzvot.</w:t>
            </w:r>
          </w:p>
        </w:tc>
        <w:tc>
          <w:tcPr>
            <w:tcW w:w="2693" w:type="dxa"/>
          </w:tcPr>
          <w:p w14:paraId="08103355" w14:textId="52732FAC" w:rsidR="00466DB5" w:rsidRPr="000C5753" w:rsidRDefault="00257D43" w:rsidP="00314E88">
            <w:pPr>
              <w:rPr>
                <w:rFonts w:cs="Arial"/>
                <w:szCs w:val="22"/>
              </w:rPr>
            </w:pPr>
            <w:r>
              <w:t xml:space="preserve">To understand </w:t>
            </w:r>
            <w:r w:rsidR="00466DB5">
              <w:t>The Covenant at Sinai and its importance, including the role of Moses and the Ten Commandments, Exodus 20:1-17.</w:t>
            </w:r>
          </w:p>
        </w:tc>
        <w:tc>
          <w:tcPr>
            <w:tcW w:w="2297" w:type="dxa"/>
          </w:tcPr>
          <w:p w14:paraId="3393FF39" w14:textId="000B7F87" w:rsidR="00466DB5" w:rsidRPr="000C5753" w:rsidRDefault="00466DB5" w:rsidP="003B6B4F">
            <w:pPr>
              <w:rPr>
                <w:rFonts w:cs="Arial"/>
                <w:szCs w:val="22"/>
              </w:rPr>
            </w:pPr>
            <w:r>
              <w:t>The focus is on understanding the Covenant made through Moses at Sinai and the importance of the Ten Commandments for Jewish belief and practice.</w:t>
            </w:r>
          </w:p>
        </w:tc>
        <w:tc>
          <w:tcPr>
            <w:tcW w:w="4536" w:type="dxa"/>
          </w:tcPr>
          <w:p w14:paraId="542804EE" w14:textId="5932D9F8" w:rsidR="00466DB5" w:rsidRDefault="00466DB5" w:rsidP="006475A6">
            <w:r>
              <w:t>Teachers could summarise the background to the Sinai Covenant: Israel living in and enslaved in Egypt, Moses’ birth and upbringing, his flight to Midian, his vision at the Burning Bush, his return to Egypt, the plagues, the Exodus and journey to Sinai. Students could create a fact file or a ‘comic strip’ relating to these events.</w:t>
            </w:r>
          </w:p>
          <w:p w14:paraId="1E5202B8" w14:textId="6013F9CA" w:rsidR="00466DB5" w:rsidRDefault="00466DB5" w:rsidP="006475A6">
            <w:r>
              <w:t>Students should read/be familiar with the contents of Exodus 19:3-8, which is a conditional covenant. They should note the role of Moses as mediator of the Covenant, its basis in God’s act of deliverance, the promises made by God, the responsibilities of Israel and of Israel’s assent to this. Students could read the account of the sealing of the Covenant (Exodus 24:1-11).</w:t>
            </w:r>
          </w:p>
          <w:p w14:paraId="3A9A5F24" w14:textId="77777777" w:rsidR="00466DB5" w:rsidRDefault="00466DB5" w:rsidP="006475A6"/>
          <w:p w14:paraId="4B3F0F4E" w14:textId="77777777" w:rsidR="00466DB5" w:rsidRDefault="00466DB5" w:rsidP="006475A6">
            <w:r>
              <w:t>Students should study in detail each of the Ten Commandments. They could divide into small groups, each group taking two or three of the Commandments and preparing a presentation for the whole class on their contents, meaning and their significance for 21st century Judaism.</w:t>
            </w:r>
          </w:p>
          <w:p w14:paraId="5698AFBA" w14:textId="77777777" w:rsidR="00466DB5" w:rsidRDefault="00466DB5" w:rsidP="006475A6"/>
          <w:p w14:paraId="4F40C97C" w14:textId="77777777" w:rsidR="00466DB5" w:rsidRDefault="00466DB5" w:rsidP="006475A6"/>
          <w:p w14:paraId="25F41458" w14:textId="77777777" w:rsidR="00466DB5" w:rsidRDefault="00466DB5" w:rsidP="006475A6"/>
          <w:p w14:paraId="4CA6E161" w14:textId="496FEF3E" w:rsidR="00466DB5" w:rsidRPr="000C5753" w:rsidRDefault="00466DB5" w:rsidP="00B655EB">
            <w:pPr>
              <w:rPr>
                <w:rFonts w:cs="Arial"/>
                <w:szCs w:val="22"/>
              </w:rPr>
            </w:pPr>
            <w:r>
              <w:t xml:space="preserve"> </w:t>
            </w:r>
          </w:p>
        </w:tc>
        <w:tc>
          <w:tcPr>
            <w:tcW w:w="1701" w:type="dxa"/>
          </w:tcPr>
          <w:p w14:paraId="00CDCC9F" w14:textId="736ED051" w:rsidR="00466DB5" w:rsidRDefault="00466DB5" w:rsidP="006475A6">
            <w:r>
              <w:t xml:space="preserve">Copies of the </w:t>
            </w:r>
            <w:proofErr w:type="spellStart"/>
            <w:r>
              <w:t>Tenakh</w:t>
            </w:r>
            <w:proofErr w:type="spellEnd"/>
            <w:r>
              <w:t>/Old Testament.</w:t>
            </w:r>
          </w:p>
          <w:p w14:paraId="33BF7542" w14:textId="77777777" w:rsidR="00466DB5" w:rsidRDefault="00466DB5" w:rsidP="006475A6"/>
          <w:p w14:paraId="722F9BE4" w14:textId="2FDD22FF" w:rsidR="00466DB5" w:rsidRDefault="00BE4DC2" w:rsidP="006475A6">
            <w:r>
              <w:t>C</w:t>
            </w:r>
            <w:r w:rsidR="00466DB5">
              <w:t>hapter</w:t>
            </w:r>
            <w:r>
              <w:t xml:space="preserve"> 1.7</w:t>
            </w:r>
            <w:r w:rsidR="00466DB5">
              <w:t xml:space="preserve"> of Judaism text books.</w:t>
            </w:r>
          </w:p>
          <w:p w14:paraId="53023FCA" w14:textId="77777777" w:rsidR="00466DB5" w:rsidRDefault="00466DB5" w:rsidP="006475A6"/>
          <w:p w14:paraId="392127DF" w14:textId="277C7982" w:rsidR="00466DB5" w:rsidRPr="000C5753" w:rsidRDefault="00466DB5" w:rsidP="006475A6">
            <w:pPr>
              <w:rPr>
                <w:rFonts w:cs="Arial"/>
                <w:szCs w:val="22"/>
              </w:rPr>
            </w:pPr>
            <w:r>
              <w:t>Internet access.</w:t>
            </w:r>
          </w:p>
        </w:tc>
        <w:tc>
          <w:tcPr>
            <w:tcW w:w="1701" w:type="dxa"/>
          </w:tcPr>
          <w:p w14:paraId="71553095" w14:textId="77777777" w:rsidR="00466DB5" w:rsidRDefault="004D6FE5" w:rsidP="006475A6">
            <w:r>
              <w:t>The British value, ‘the rule of law’ can be taught through this lesson’s emphasis on the Decalogue.</w:t>
            </w:r>
          </w:p>
          <w:p w14:paraId="6C35B618" w14:textId="261F9817" w:rsidR="004D6FE5" w:rsidRDefault="004D6FE5" w:rsidP="004D6FE5">
            <w:r>
              <w:t xml:space="preserve">What would students, perhaps working in pairs, include in their own rules for living? Would some overlap with the Ten </w:t>
            </w:r>
            <w:r w:rsidR="003544B7">
              <w:t>‘</w:t>
            </w:r>
            <w:r>
              <w:t>C</w:t>
            </w:r>
            <w:r w:rsidR="003544B7">
              <w:t xml:space="preserve">’s?’ </w:t>
            </w:r>
            <w:r>
              <w:t>Would the rules relate at</w:t>
            </w:r>
          </w:p>
          <w:p w14:paraId="72D1A6AA" w14:textId="1E61C17A" w:rsidR="004D6FE5" w:rsidRDefault="004D6FE5" w:rsidP="006475A6">
            <w:r>
              <w:t>all to God or to their inner spirituality, or would they be concerned only with relationships with one another. Would ten</w:t>
            </w:r>
          </w:p>
        </w:tc>
      </w:tr>
      <w:tr w:rsidR="00466DB5" w:rsidRPr="002530A2" w14:paraId="088DE669" w14:textId="6FF3B5D3" w:rsidTr="00466DB5">
        <w:trPr>
          <w:trHeight w:val="531"/>
          <w:jc w:val="center"/>
        </w:trPr>
        <w:tc>
          <w:tcPr>
            <w:tcW w:w="1133" w:type="dxa"/>
            <w:shd w:val="clear" w:color="auto" w:fill="D2C8E1"/>
          </w:tcPr>
          <w:p w14:paraId="5813388C" w14:textId="6A302333" w:rsidR="00466DB5" w:rsidRPr="002530A2" w:rsidRDefault="00466DB5" w:rsidP="0092198F">
            <w:pPr>
              <w:spacing w:line="240" w:lineRule="auto"/>
              <w:rPr>
                <w:b/>
              </w:rPr>
            </w:pPr>
            <w:r>
              <w:lastRenderedPageBreak/>
              <w:br w:type="page"/>
            </w:r>
            <w:r>
              <w:br w:type="page"/>
            </w:r>
            <w:r>
              <w:br w:type="page"/>
            </w:r>
            <w:r>
              <w:rPr>
                <w:b/>
              </w:rPr>
              <w:t>Lesson Number</w:t>
            </w:r>
          </w:p>
          <w:p w14:paraId="746D34CA" w14:textId="77777777" w:rsidR="00466DB5" w:rsidRPr="002530A2" w:rsidRDefault="00466DB5" w:rsidP="0092198F">
            <w:pPr>
              <w:spacing w:line="240" w:lineRule="auto"/>
              <w:rPr>
                <w:b/>
              </w:rPr>
            </w:pPr>
          </w:p>
        </w:tc>
        <w:tc>
          <w:tcPr>
            <w:tcW w:w="1385" w:type="dxa"/>
            <w:shd w:val="clear" w:color="auto" w:fill="D2C8E1"/>
          </w:tcPr>
          <w:p w14:paraId="1C8F12BC" w14:textId="2CB134AC" w:rsidR="00466DB5" w:rsidRPr="002530A2" w:rsidRDefault="00466DB5" w:rsidP="0092198F">
            <w:pPr>
              <w:spacing w:line="240" w:lineRule="auto"/>
              <w:rPr>
                <w:b/>
              </w:rPr>
            </w:pPr>
            <w:r w:rsidRPr="002530A2">
              <w:rPr>
                <w:b/>
              </w:rPr>
              <w:t>Topic title</w:t>
            </w:r>
            <w:r>
              <w:rPr>
                <w:b/>
              </w:rPr>
              <w:t xml:space="preserve"> &amp; teaching approach</w:t>
            </w:r>
          </w:p>
        </w:tc>
        <w:tc>
          <w:tcPr>
            <w:tcW w:w="2693" w:type="dxa"/>
            <w:shd w:val="clear" w:color="auto" w:fill="D2C8E1"/>
          </w:tcPr>
          <w:p w14:paraId="37CE789C" w14:textId="74F90F3A" w:rsidR="00466DB5" w:rsidRPr="002530A2" w:rsidRDefault="00466DB5" w:rsidP="0092198F">
            <w:pPr>
              <w:spacing w:line="240" w:lineRule="auto"/>
              <w:rPr>
                <w:b/>
              </w:rPr>
            </w:pPr>
            <w:r>
              <w:rPr>
                <w:b/>
              </w:rPr>
              <w:t>Learning objectives &amp; outcomes</w:t>
            </w:r>
          </w:p>
        </w:tc>
        <w:tc>
          <w:tcPr>
            <w:tcW w:w="2297" w:type="dxa"/>
            <w:shd w:val="clear" w:color="auto" w:fill="D2C8E1"/>
          </w:tcPr>
          <w:p w14:paraId="06F5C900" w14:textId="73568045" w:rsidR="00466DB5" w:rsidRPr="002530A2" w:rsidRDefault="00466DB5" w:rsidP="0092198F">
            <w:pPr>
              <w:spacing w:line="240" w:lineRule="auto"/>
              <w:rPr>
                <w:b/>
              </w:rPr>
            </w:pPr>
            <w:r>
              <w:rPr>
                <w:b/>
              </w:rPr>
              <w:t>Context</w:t>
            </w:r>
          </w:p>
        </w:tc>
        <w:tc>
          <w:tcPr>
            <w:tcW w:w="4536" w:type="dxa"/>
            <w:shd w:val="clear" w:color="auto" w:fill="D2C8E1"/>
          </w:tcPr>
          <w:p w14:paraId="1E2CADB0" w14:textId="77777777" w:rsidR="00466DB5" w:rsidRPr="002530A2" w:rsidRDefault="00466DB5" w:rsidP="0092198F">
            <w:pPr>
              <w:spacing w:line="240" w:lineRule="auto"/>
              <w:rPr>
                <w:b/>
              </w:rPr>
            </w:pPr>
            <w:r w:rsidRPr="002530A2">
              <w:rPr>
                <w:b/>
              </w:rPr>
              <w:t>Learning activity</w:t>
            </w:r>
          </w:p>
        </w:tc>
        <w:tc>
          <w:tcPr>
            <w:tcW w:w="1701" w:type="dxa"/>
            <w:shd w:val="clear" w:color="auto" w:fill="D2C8E1"/>
          </w:tcPr>
          <w:p w14:paraId="3310049E" w14:textId="77777777" w:rsidR="00466DB5" w:rsidRPr="002530A2" w:rsidRDefault="00466DB5" w:rsidP="0092198F">
            <w:pPr>
              <w:spacing w:line="240" w:lineRule="auto"/>
              <w:rPr>
                <w:b/>
              </w:rPr>
            </w:pPr>
            <w:r w:rsidRPr="002530A2">
              <w:rPr>
                <w:b/>
              </w:rPr>
              <w:t>Resources</w:t>
            </w:r>
          </w:p>
        </w:tc>
        <w:tc>
          <w:tcPr>
            <w:tcW w:w="1701" w:type="dxa"/>
            <w:shd w:val="clear" w:color="auto" w:fill="D2C8E1"/>
          </w:tcPr>
          <w:p w14:paraId="73935968" w14:textId="0596D3A2" w:rsidR="00466DB5" w:rsidRPr="002530A2" w:rsidRDefault="00E43A64" w:rsidP="0092198F">
            <w:pPr>
              <w:spacing w:line="240" w:lineRule="auto"/>
              <w:rPr>
                <w:b/>
              </w:rPr>
            </w:pPr>
            <w:r>
              <w:rPr>
                <w:b/>
              </w:rPr>
              <w:t>Scaffolding &amp; whole school approaches</w:t>
            </w:r>
          </w:p>
        </w:tc>
      </w:tr>
      <w:tr w:rsidR="00466DB5" w:rsidRPr="002530A2" w14:paraId="1C5CC30A" w14:textId="76D9F16D" w:rsidTr="00466DB5">
        <w:trPr>
          <w:trHeight w:val="531"/>
          <w:jc w:val="center"/>
        </w:trPr>
        <w:tc>
          <w:tcPr>
            <w:tcW w:w="1133" w:type="dxa"/>
            <w:shd w:val="clear" w:color="auto" w:fill="FFFFFF" w:themeFill="background1"/>
          </w:tcPr>
          <w:p w14:paraId="3E97D3CA" w14:textId="77777777" w:rsidR="00466DB5" w:rsidRDefault="00466DB5" w:rsidP="0092198F">
            <w:pPr>
              <w:spacing w:line="240" w:lineRule="auto"/>
            </w:pPr>
          </w:p>
        </w:tc>
        <w:tc>
          <w:tcPr>
            <w:tcW w:w="1385" w:type="dxa"/>
            <w:shd w:val="clear" w:color="auto" w:fill="FFFFFF" w:themeFill="background1"/>
          </w:tcPr>
          <w:p w14:paraId="61A4B1FD" w14:textId="77777777" w:rsidR="00466DB5" w:rsidRPr="002530A2" w:rsidRDefault="00466DB5" w:rsidP="0092198F">
            <w:pPr>
              <w:spacing w:line="240" w:lineRule="auto"/>
              <w:rPr>
                <w:b/>
              </w:rPr>
            </w:pPr>
          </w:p>
        </w:tc>
        <w:tc>
          <w:tcPr>
            <w:tcW w:w="2693" w:type="dxa"/>
            <w:shd w:val="clear" w:color="auto" w:fill="FFFFFF" w:themeFill="background1"/>
          </w:tcPr>
          <w:p w14:paraId="064D2D4D" w14:textId="77777777" w:rsidR="00466DB5" w:rsidRPr="002530A2" w:rsidRDefault="00466DB5" w:rsidP="0092198F">
            <w:pPr>
              <w:spacing w:line="240" w:lineRule="auto"/>
              <w:rPr>
                <w:b/>
              </w:rPr>
            </w:pPr>
          </w:p>
        </w:tc>
        <w:tc>
          <w:tcPr>
            <w:tcW w:w="2297" w:type="dxa"/>
            <w:shd w:val="clear" w:color="auto" w:fill="FFFFFF" w:themeFill="background1"/>
          </w:tcPr>
          <w:p w14:paraId="59CF9626" w14:textId="77777777" w:rsidR="00466DB5" w:rsidRPr="002530A2" w:rsidRDefault="00466DB5" w:rsidP="0092198F">
            <w:pPr>
              <w:spacing w:line="240" w:lineRule="auto"/>
              <w:rPr>
                <w:b/>
              </w:rPr>
            </w:pPr>
          </w:p>
        </w:tc>
        <w:tc>
          <w:tcPr>
            <w:tcW w:w="4536" w:type="dxa"/>
            <w:shd w:val="clear" w:color="auto" w:fill="FFFFFF" w:themeFill="background1"/>
          </w:tcPr>
          <w:p w14:paraId="0CBEE45A" w14:textId="77777777" w:rsidR="00466DB5" w:rsidRDefault="00466DB5" w:rsidP="009078C9">
            <w:r>
              <w:rPr>
                <w:b/>
              </w:rPr>
              <w:t xml:space="preserve">NB </w:t>
            </w:r>
            <w:r>
              <w:t>Teachers might want their students at some point in the section on Moses and the Covenant at Sinai to study the festival of Pesach, which is covered later in this scheme of work.</w:t>
            </w:r>
          </w:p>
          <w:p w14:paraId="2E90D29B" w14:textId="77777777" w:rsidR="00466DB5" w:rsidRDefault="00466DB5" w:rsidP="009078C9"/>
          <w:p w14:paraId="73752CB5" w14:textId="77777777" w:rsidR="00466DB5" w:rsidRDefault="00466DB5" w:rsidP="009078C9">
            <w:pPr>
              <w:spacing w:line="240" w:lineRule="auto"/>
            </w:pPr>
            <w:r>
              <w:t>Teachers might also want their students at the relevant point to study Shabbat in the home and synagogue and its significance. This is covered later in this scheme of work.</w:t>
            </w:r>
          </w:p>
          <w:p w14:paraId="0BC00BF8" w14:textId="124B0453" w:rsidR="00466DB5" w:rsidRPr="002530A2" w:rsidRDefault="00466DB5" w:rsidP="009078C9">
            <w:pPr>
              <w:spacing w:line="240" w:lineRule="auto"/>
              <w:rPr>
                <w:b/>
              </w:rPr>
            </w:pPr>
          </w:p>
        </w:tc>
        <w:tc>
          <w:tcPr>
            <w:tcW w:w="1701" w:type="dxa"/>
            <w:shd w:val="clear" w:color="auto" w:fill="FFFFFF" w:themeFill="background1"/>
          </w:tcPr>
          <w:p w14:paraId="6197EC9A" w14:textId="77777777" w:rsidR="00466DB5" w:rsidRPr="002530A2" w:rsidRDefault="00466DB5" w:rsidP="0092198F">
            <w:pPr>
              <w:spacing w:line="240" w:lineRule="auto"/>
              <w:rPr>
                <w:b/>
              </w:rPr>
            </w:pPr>
          </w:p>
        </w:tc>
        <w:tc>
          <w:tcPr>
            <w:tcW w:w="1701" w:type="dxa"/>
            <w:shd w:val="clear" w:color="auto" w:fill="FFFFFF" w:themeFill="background1"/>
          </w:tcPr>
          <w:p w14:paraId="220FCC2C" w14:textId="4D8AAD13" w:rsidR="00466DB5" w:rsidRPr="002530A2" w:rsidRDefault="004D6FE5" w:rsidP="0092198F">
            <w:pPr>
              <w:spacing w:line="240" w:lineRule="auto"/>
              <w:rPr>
                <w:b/>
              </w:rPr>
            </w:pPr>
            <w:r>
              <w:t>rules be too many, just right or insufficient?</w:t>
            </w:r>
          </w:p>
        </w:tc>
      </w:tr>
    </w:tbl>
    <w:p w14:paraId="46236B30" w14:textId="07A008C5" w:rsidR="009078C9" w:rsidRDefault="009078C9">
      <w:pPr>
        <w:spacing w:line="240" w:lineRule="auto"/>
      </w:pPr>
      <w:r>
        <w:br w:type="page"/>
      </w:r>
    </w:p>
    <w:tbl>
      <w:tblPr>
        <w:tblStyle w:val="TableGrid"/>
        <w:tblW w:w="15304" w:type="dxa"/>
        <w:jc w:val="center"/>
        <w:tblLayout w:type="fixed"/>
        <w:tblLook w:val="04A0" w:firstRow="1" w:lastRow="0" w:firstColumn="1" w:lastColumn="0" w:noHBand="0" w:noVBand="1"/>
      </w:tblPr>
      <w:tblGrid>
        <w:gridCol w:w="1133"/>
        <w:gridCol w:w="1385"/>
        <w:gridCol w:w="2693"/>
        <w:gridCol w:w="2581"/>
        <w:gridCol w:w="4394"/>
        <w:gridCol w:w="1559"/>
        <w:gridCol w:w="1559"/>
      </w:tblGrid>
      <w:tr w:rsidR="00E27D3A" w:rsidRPr="002530A2" w14:paraId="6B8940D0" w14:textId="3BAF2E65" w:rsidTr="00E27D3A">
        <w:trPr>
          <w:trHeight w:val="531"/>
          <w:jc w:val="center"/>
        </w:trPr>
        <w:tc>
          <w:tcPr>
            <w:tcW w:w="1133" w:type="dxa"/>
            <w:shd w:val="clear" w:color="auto" w:fill="D2C8E1"/>
          </w:tcPr>
          <w:p w14:paraId="617F5705" w14:textId="77777777" w:rsidR="00E27D3A" w:rsidRPr="002530A2" w:rsidRDefault="00E27D3A" w:rsidP="00F95144">
            <w:pPr>
              <w:spacing w:line="240" w:lineRule="auto"/>
              <w:rPr>
                <w:b/>
              </w:rPr>
            </w:pPr>
            <w:r>
              <w:rPr>
                <w:b/>
              </w:rPr>
              <w:lastRenderedPageBreak/>
              <w:t>Lesson Number</w:t>
            </w:r>
          </w:p>
          <w:p w14:paraId="6D3A559F" w14:textId="77777777" w:rsidR="00E27D3A" w:rsidRPr="002530A2" w:rsidRDefault="00E27D3A" w:rsidP="00F95144">
            <w:pPr>
              <w:spacing w:line="240" w:lineRule="auto"/>
              <w:rPr>
                <w:b/>
              </w:rPr>
            </w:pPr>
          </w:p>
        </w:tc>
        <w:tc>
          <w:tcPr>
            <w:tcW w:w="1385" w:type="dxa"/>
            <w:shd w:val="clear" w:color="auto" w:fill="D2C8E1"/>
          </w:tcPr>
          <w:p w14:paraId="71F3A9CC" w14:textId="42AF7D22" w:rsidR="00E27D3A" w:rsidRPr="002530A2" w:rsidRDefault="00E27D3A"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2BC5ECAC" w14:textId="6AAA5EEF" w:rsidR="00E27D3A" w:rsidRPr="002530A2" w:rsidRDefault="00E27D3A" w:rsidP="00F95144">
            <w:pPr>
              <w:spacing w:line="240" w:lineRule="auto"/>
              <w:rPr>
                <w:b/>
              </w:rPr>
            </w:pPr>
            <w:r>
              <w:rPr>
                <w:b/>
              </w:rPr>
              <w:t>Learning objectives &amp; outcomes</w:t>
            </w:r>
          </w:p>
        </w:tc>
        <w:tc>
          <w:tcPr>
            <w:tcW w:w="2581" w:type="dxa"/>
            <w:shd w:val="clear" w:color="auto" w:fill="D2C8E1"/>
          </w:tcPr>
          <w:p w14:paraId="63155C2C" w14:textId="3FB541E1" w:rsidR="00E27D3A" w:rsidRPr="002530A2" w:rsidRDefault="00E27D3A" w:rsidP="00F95144">
            <w:pPr>
              <w:spacing w:line="240" w:lineRule="auto"/>
              <w:rPr>
                <w:b/>
              </w:rPr>
            </w:pPr>
            <w:r>
              <w:rPr>
                <w:b/>
              </w:rPr>
              <w:t>Context</w:t>
            </w:r>
          </w:p>
        </w:tc>
        <w:tc>
          <w:tcPr>
            <w:tcW w:w="4394" w:type="dxa"/>
            <w:shd w:val="clear" w:color="auto" w:fill="D2C8E1"/>
          </w:tcPr>
          <w:p w14:paraId="457DEE15" w14:textId="77777777" w:rsidR="00E27D3A" w:rsidRPr="002530A2" w:rsidRDefault="00E27D3A" w:rsidP="00F95144">
            <w:pPr>
              <w:spacing w:line="240" w:lineRule="auto"/>
              <w:rPr>
                <w:b/>
              </w:rPr>
            </w:pPr>
            <w:r w:rsidRPr="002530A2">
              <w:rPr>
                <w:b/>
              </w:rPr>
              <w:t>Learning activity</w:t>
            </w:r>
          </w:p>
        </w:tc>
        <w:tc>
          <w:tcPr>
            <w:tcW w:w="1559" w:type="dxa"/>
            <w:shd w:val="clear" w:color="auto" w:fill="D2C8E1"/>
          </w:tcPr>
          <w:p w14:paraId="0B237D44" w14:textId="77777777" w:rsidR="00E27D3A" w:rsidRPr="002530A2" w:rsidRDefault="00E27D3A" w:rsidP="00F95144">
            <w:pPr>
              <w:spacing w:line="240" w:lineRule="auto"/>
              <w:rPr>
                <w:b/>
              </w:rPr>
            </w:pPr>
            <w:r w:rsidRPr="002530A2">
              <w:rPr>
                <w:b/>
              </w:rPr>
              <w:t>Resources</w:t>
            </w:r>
          </w:p>
        </w:tc>
        <w:tc>
          <w:tcPr>
            <w:tcW w:w="1559" w:type="dxa"/>
            <w:shd w:val="clear" w:color="auto" w:fill="D2C8E1"/>
          </w:tcPr>
          <w:p w14:paraId="4A93BD18" w14:textId="0641B1BE" w:rsidR="00E27D3A" w:rsidRPr="002530A2" w:rsidRDefault="00E43A64" w:rsidP="00F95144">
            <w:pPr>
              <w:spacing w:line="240" w:lineRule="auto"/>
              <w:rPr>
                <w:b/>
              </w:rPr>
            </w:pPr>
            <w:r>
              <w:rPr>
                <w:b/>
              </w:rPr>
              <w:t>Scaffolding &amp; whole school approaches</w:t>
            </w:r>
          </w:p>
        </w:tc>
      </w:tr>
      <w:tr w:rsidR="00E27D3A" w:rsidRPr="000C5753" w14:paraId="2F42D7D0" w14:textId="20CA2AD8" w:rsidTr="00E27D3A">
        <w:trPr>
          <w:trHeight w:val="268"/>
          <w:jc w:val="center"/>
        </w:trPr>
        <w:tc>
          <w:tcPr>
            <w:tcW w:w="1133" w:type="dxa"/>
          </w:tcPr>
          <w:p w14:paraId="450C8535" w14:textId="600CCF25" w:rsidR="00E27D3A" w:rsidRPr="000C5753" w:rsidRDefault="00E27D3A" w:rsidP="00822BDC">
            <w:pPr>
              <w:rPr>
                <w:rFonts w:cs="Arial"/>
                <w:szCs w:val="22"/>
              </w:rPr>
            </w:pPr>
            <w:r w:rsidRPr="000C5753">
              <w:rPr>
                <w:rFonts w:cs="Arial"/>
                <w:szCs w:val="22"/>
              </w:rPr>
              <w:t xml:space="preserve">Lesson </w:t>
            </w:r>
            <w:r>
              <w:rPr>
                <w:rFonts w:cs="Arial"/>
                <w:szCs w:val="22"/>
              </w:rPr>
              <w:t>12-14</w:t>
            </w:r>
          </w:p>
        </w:tc>
        <w:tc>
          <w:tcPr>
            <w:tcW w:w="1385" w:type="dxa"/>
          </w:tcPr>
          <w:p w14:paraId="0C5F1115" w14:textId="04F16A1E" w:rsidR="00E27D3A" w:rsidRPr="000C5753" w:rsidRDefault="00E27D3A" w:rsidP="00314E88">
            <w:pPr>
              <w:rPr>
                <w:rFonts w:cs="Arial"/>
                <w:szCs w:val="22"/>
              </w:rPr>
            </w:pPr>
            <w:r>
              <w:t>The Covenant and the mitzvot.</w:t>
            </w:r>
            <w:r w:rsidR="00257D43">
              <w:t xml:space="preserve"> Another lesson of high challenge on key Jewish moral principles, with plenty of opportunity for teacher questioning and explanation.</w:t>
            </w:r>
          </w:p>
        </w:tc>
        <w:tc>
          <w:tcPr>
            <w:tcW w:w="2693" w:type="dxa"/>
          </w:tcPr>
          <w:p w14:paraId="361F0967" w14:textId="7FC89306" w:rsidR="00E27D3A" w:rsidRPr="000C5753" w:rsidRDefault="00257D43" w:rsidP="00314E88">
            <w:pPr>
              <w:rPr>
                <w:rFonts w:cs="Arial"/>
                <w:szCs w:val="22"/>
              </w:rPr>
            </w:pPr>
            <w:r>
              <w:t>To understand Jewish k</w:t>
            </w:r>
            <w:r w:rsidR="00E27D3A">
              <w:t xml:space="preserve">ey moral principles including justice, healing the world, charity and kindness to others. </w:t>
            </w:r>
          </w:p>
        </w:tc>
        <w:tc>
          <w:tcPr>
            <w:tcW w:w="2581" w:type="dxa"/>
          </w:tcPr>
          <w:p w14:paraId="7EEC3B0C" w14:textId="5DF4B15F" w:rsidR="00E27D3A" w:rsidRPr="000C5753" w:rsidRDefault="00E27D3A" w:rsidP="003B6B4F">
            <w:pPr>
              <w:rPr>
                <w:rFonts w:cs="Arial"/>
                <w:szCs w:val="22"/>
              </w:rPr>
            </w:pPr>
            <w:r>
              <w:t>The focus is on understanding the nature and importance for 21</w:t>
            </w:r>
            <w:r w:rsidRPr="0075025C">
              <w:rPr>
                <w:vertAlign w:val="superscript"/>
              </w:rPr>
              <w:t>st</w:t>
            </w:r>
            <w:r>
              <w:t xml:space="preserve"> century Jews of the key moral principles of Judaism, including justice, healing the world, charity and kindness to others.</w:t>
            </w:r>
          </w:p>
        </w:tc>
        <w:tc>
          <w:tcPr>
            <w:tcW w:w="4394" w:type="dxa"/>
          </w:tcPr>
          <w:p w14:paraId="0F45757D" w14:textId="03051E79" w:rsidR="00E27D3A" w:rsidRDefault="00E27D3A" w:rsidP="006475A6">
            <w:r>
              <w:t xml:space="preserve">Teachers could start by pointing out that in Judaism, there are 613 mitzvot (commandments) that all Jews are expected to obey, </w:t>
            </w:r>
            <w:proofErr w:type="spellStart"/>
            <w:r>
              <w:t>eg</w:t>
            </w:r>
            <w:proofErr w:type="spellEnd"/>
            <w:r>
              <w:t xml:space="preserve"> those relating to justice (</w:t>
            </w:r>
            <w:proofErr w:type="spellStart"/>
            <w:r>
              <w:t>tzedkah</w:t>
            </w:r>
            <w:proofErr w:type="spellEnd"/>
            <w:r>
              <w:t>) and charity (</w:t>
            </w:r>
            <w:proofErr w:type="spellStart"/>
            <w:r>
              <w:t>chesed</w:t>
            </w:r>
            <w:proofErr w:type="spellEnd"/>
            <w:r>
              <w:t xml:space="preserve">), and that from the 613 mitzvot, rabbinic discussion has developed other attitudes that are to be encouraged, </w:t>
            </w:r>
            <w:proofErr w:type="spellStart"/>
            <w:r>
              <w:t>eg</w:t>
            </w:r>
            <w:proofErr w:type="spellEnd"/>
            <w:r>
              <w:t xml:space="preserve"> healing the world (tikkun </w:t>
            </w:r>
            <w:proofErr w:type="spellStart"/>
            <w:r>
              <w:t>olam</w:t>
            </w:r>
            <w:proofErr w:type="spellEnd"/>
            <w:r>
              <w:t>).</w:t>
            </w:r>
          </w:p>
          <w:p w14:paraId="5934028B" w14:textId="77777777" w:rsidR="00E27D3A" w:rsidRDefault="00E27D3A" w:rsidP="006475A6"/>
          <w:p w14:paraId="76B8E611" w14:textId="27AD28E2" w:rsidR="00E27D3A" w:rsidRDefault="00E27D3A" w:rsidP="006475A6">
            <w:r>
              <w:t>Teachers should explain the meaning of justice (tzedakah) as fairness, as giving each individual, whether Jew or non-Jew, a sense of his/her dignity as a human being of and his /her duty to give tzedakah even when in need of it him or herself. Students should realise that in Judaism justice (righteousness/tzedakah) and charity are inseparable. Students could read and summarise the following: Deuteronomy 16:20; Amos 5:24; Micah 6:8 and for the amount suggested: Genesis 14:20; 29:23; Deuteronomy 14:22; 26:12.</w:t>
            </w:r>
          </w:p>
          <w:p w14:paraId="3B527AD8" w14:textId="77777777" w:rsidR="00E27D3A" w:rsidRDefault="00E27D3A" w:rsidP="006475A6"/>
          <w:p w14:paraId="76233845" w14:textId="5C05807E" w:rsidR="00E27D3A" w:rsidRPr="000C5753" w:rsidRDefault="00E27D3A" w:rsidP="009C5684">
            <w:pPr>
              <w:rPr>
                <w:rFonts w:cs="Arial"/>
                <w:szCs w:val="22"/>
              </w:rPr>
            </w:pPr>
          </w:p>
        </w:tc>
        <w:tc>
          <w:tcPr>
            <w:tcW w:w="1559" w:type="dxa"/>
          </w:tcPr>
          <w:p w14:paraId="4D28D597" w14:textId="0427D1DA" w:rsidR="00E27D3A" w:rsidRDefault="00E27D3A" w:rsidP="006475A6">
            <w:r>
              <w:t xml:space="preserve">Copies of the </w:t>
            </w:r>
            <w:proofErr w:type="spellStart"/>
            <w:r>
              <w:t>Tenakh</w:t>
            </w:r>
            <w:proofErr w:type="spellEnd"/>
            <w:r>
              <w:t>/Old Testament.</w:t>
            </w:r>
          </w:p>
          <w:p w14:paraId="12A6492A" w14:textId="77777777" w:rsidR="00BE4DC2" w:rsidRDefault="00BE4DC2" w:rsidP="006475A6"/>
          <w:p w14:paraId="3296D866" w14:textId="10F0A2BF" w:rsidR="00E27D3A" w:rsidRDefault="00BE4DC2" w:rsidP="006475A6">
            <w:r>
              <w:t>C</w:t>
            </w:r>
            <w:r w:rsidR="00E27D3A">
              <w:t>hapter</w:t>
            </w:r>
            <w:r>
              <w:t xml:space="preserve"> 1.8</w:t>
            </w:r>
            <w:r w:rsidR="00E27D3A">
              <w:t xml:space="preserve"> of Judaism text books.</w:t>
            </w:r>
          </w:p>
          <w:p w14:paraId="4D681FB1" w14:textId="77777777" w:rsidR="00E27D3A" w:rsidRDefault="00E27D3A" w:rsidP="006475A6"/>
          <w:p w14:paraId="5FF89306" w14:textId="04EC621F" w:rsidR="00E27D3A" w:rsidRDefault="00E27D3A" w:rsidP="006475A6">
            <w:r>
              <w:t>Internet access for research and YouTube clip of Rabbi Sacks.</w:t>
            </w:r>
          </w:p>
          <w:p w14:paraId="0E82DB6E" w14:textId="77777777" w:rsidR="00E27D3A" w:rsidRPr="006475A6" w:rsidRDefault="00E27D3A" w:rsidP="006475A6">
            <w:pPr>
              <w:jc w:val="center"/>
              <w:rPr>
                <w:rFonts w:cs="Arial"/>
                <w:szCs w:val="22"/>
              </w:rPr>
            </w:pPr>
          </w:p>
        </w:tc>
        <w:tc>
          <w:tcPr>
            <w:tcW w:w="1559" w:type="dxa"/>
          </w:tcPr>
          <w:p w14:paraId="32FD41CC" w14:textId="3A161927" w:rsidR="00E27D3A" w:rsidRDefault="004D6FE5" w:rsidP="006475A6">
            <w:r>
              <w:t>The British values of Individual liberty and tolerance of all</w:t>
            </w:r>
            <w:r w:rsidR="003544B7">
              <w:t xml:space="preserve"> </w:t>
            </w:r>
            <w:r>
              <w:t>can be promoted here.</w:t>
            </w:r>
            <w:r w:rsidR="00203A10">
              <w:t xml:space="preserve"> +SMSC</w:t>
            </w:r>
          </w:p>
          <w:p w14:paraId="448D6D8E" w14:textId="387BFA95" w:rsidR="004D6FE5" w:rsidRDefault="004D6FE5" w:rsidP="006475A6">
            <w:r>
              <w:t>Again, opportunities to promote reading abound.</w:t>
            </w:r>
          </w:p>
          <w:p w14:paraId="06DA743E" w14:textId="0748F8EE" w:rsidR="004D6FE5" w:rsidRDefault="004D6FE5" w:rsidP="006475A6">
            <w:r>
              <w:t>Students could create a table, giving Maimonides’ eight levels of giving. How does this link to tzedakah, as explained today? Do the students agree with Maimonides’ levels?</w:t>
            </w:r>
          </w:p>
        </w:tc>
      </w:tr>
      <w:tr w:rsidR="00E27D3A" w:rsidRPr="002530A2" w14:paraId="34490777" w14:textId="05AA24DA" w:rsidTr="00E27D3A">
        <w:trPr>
          <w:trHeight w:val="531"/>
          <w:jc w:val="center"/>
        </w:trPr>
        <w:tc>
          <w:tcPr>
            <w:tcW w:w="1133" w:type="dxa"/>
            <w:shd w:val="clear" w:color="auto" w:fill="D2C8E1"/>
          </w:tcPr>
          <w:p w14:paraId="25D11055" w14:textId="228B07D5" w:rsidR="00E27D3A" w:rsidRPr="002530A2" w:rsidRDefault="00E27D3A" w:rsidP="0092198F">
            <w:pPr>
              <w:spacing w:line="240" w:lineRule="auto"/>
              <w:rPr>
                <w:b/>
              </w:rPr>
            </w:pPr>
            <w:r>
              <w:rPr>
                <w:rFonts w:cs="Arial"/>
                <w:szCs w:val="22"/>
              </w:rPr>
              <w:lastRenderedPageBreak/>
              <w:br w:type="page"/>
            </w:r>
            <w:r>
              <w:rPr>
                <w:b/>
              </w:rPr>
              <w:t>Lesson Number</w:t>
            </w:r>
          </w:p>
          <w:p w14:paraId="606C436D" w14:textId="77777777" w:rsidR="00E27D3A" w:rsidRPr="002530A2" w:rsidRDefault="00E27D3A" w:rsidP="0092198F">
            <w:pPr>
              <w:spacing w:line="240" w:lineRule="auto"/>
              <w:rPr>
                <w:b/>
              </w:rPr>
            </w:pPr>
          </w:p>
        </w:tc>
        <w:tc>
          <w:tcPr>
            <w:tcW w:w="1385" w:type="dxa"/>
            <w:shd w:val="clear" w:color="auto" w:fill="D2C8E1"/>
          </w:tcPr>
          <w:p w14:paraId="34638F6E" w14:textId="028E3172" w:rsidR="00E27D3A" w:rsidRPr="002530A2" w:rsidRDefault="00E27D3A" w:rsidP="0092198F">
            <w:pPr>
              <w:spacing w:line="240" w:lineRule="auto"/>
              <w:rPr>
                <w:b/>
              </w:rPr>
            </w:pPr>
            <w:r w:rsidRPr="002530A2">
              <w:rPr>
                <w:b/>
              </w:rPr>
              <w:t>Topic title</w:t>
            </w:r>
            <w:r>
              <w:rPr>
                <w:b/>
              </w:rPr>
              <w:t xml:space="preserve"> &amp; teaching approach</w:t>
            </w:r>
          </w:p>
        </w:tc>
        <w:tc>
          <w:tcPr>
            <w:tcW w:w="2693" w:type="dxa"/>
            <w:shd w:val="clear" w:color="auto" w:fill="D2C8E1"/>
          </w:tcPr>
          <w:p w14:paraId="6A8238D7" w14:textId="43C4790E" w:rsidR="00E27D3A" w:rsidRPr="002530A2" w:rsidRDefault="00E27D3A" w:rsidP="0092198F">
            <w:pPr>
              <w:spacing w:line="240" w:lineRule="auto"/>
              <w:rPr>
                <w:b/>
              </w:rPr>
            </w:pPr>
            <w:r>
              <w:rPr>
                <w:b/>
              </w:rPr>
              <w:t>Learning objectives &amp; outcomes</w:t>
            </w:r>
          </w:p>
        </w:tc>
        <w:tc>
          <w:tcPr>
            <w:tcW w:w="2581" w:type="dxa"/>
            <w:shd w:val="clear" w:color="auto" w:fill="D2C8E1"/>
          </w:tcPr>
          <w:p w14:paraId="20CB6DB1" w14:textId="2E6EFCF3" w:rsidR="00E27D3A" w:rsidRPr="002530A2" w:rsidRDefault="00E27D3A" w:rsidP="0092198F">
            <w:pPr>
              <w:spacing w:line="240" w:lineRule="auto"/>
              <w:rPr>
                <w:b/>
              </w:rPr>
            </w:pPr>
            <w:r>
              <w:rPr>
                <w:b/>
              </w:rPr>
              <w:t>Context</w:t>
            </w:r>
          </w:p>
        </w:tc>
        <w:tc>
          <w:tcPr>
            <w:tcW w:w="4394" w:type="dxa"/>
            <w:shd w:val="clear" w:color="auto" w:fill="D2C8E1"/>
          </w:tcPr>
          <w:p w14:paraId="373BF41F" w14:textId="77777777" w:rsidR="00E27D3A" w:rsidRPr="002530A2" w:rsidRDefault="00E27D3A" w:rsidP="0092198F">
            <w:pPr>
              <w:spacing w:line="240" w:lineRule="auto"/>
              <w:rPr>
                <w:b/>
              </w:rPr>
            </w:pPr>
            <w:r w:rsidRPr="002530A2">
              <w:rPr>
                <w:b/>
              </w:rPr>
              <w:t>Learning activity</w:t>
            </w:r>
          </w:p>
        </w:tc>
        <w:tc>
          <w:tcPr>
            <w:tcW w:w="1559" w:type="dxa"/>
            <w:shd w:val="clear" w:color="auto" w:fill="D2C8E1"/>
          </w:tcPr>
          <w:p w14:paraId="1211146B" w14:textId="77777777" w:rsidR="00E27D3A" w:rsidRPr="002530A2" w:rsidRDefault="00E27D3A" w:rsidP="0092198F">
            <w:pPr>
              <w:spacing w:line="240" w:lineRule="auto"/>
              <w:rPr>
                <w:b/>
              </w:rPr>
            </w:pPr>
            <w:r w:rsidRPr="002530A2">
              <w:rPr>
                <w:b/>
              </w:rPr>
              <w:t>Resources</w:t>
            </w:r>
          </w:p>
        </w:tc>
        <w:tc>
          <w:tcPr>
            <w:tcW w:w="1559" w:type="dxa"/>
            <w:shd w:val="clear" w:color="auto" w:fill="D2C8E1"/>
          </w:tcPr>
          <w:p w14:paraId="6B5466C1" w14:textId="214C68DE" w:rsidR="00E27D3A" w:rsidRPr="002530A2" w:rsidRDefault="00E43A64" w:rsidP="0092198F">
            <w:pPr>
              <w:spacing w:line="240" w:lineRule="auto"/>
              <w:rPr>
                <w:b/>
              </w:rPr>
            </w:pPr>
            <w:r>
              <w:rPr>
                <w:b/>
              </w:rPr>
              <w:t>Scaffolding &amp; whole school approaches</w:t>
            </w:r>
          </w:p>
        </w:tc>
      </w:tr>
      <w:tr w:rsidR="00E27D3A" w:rsidRPr="002530A2" w14:paraId="06577E4D" w14:textId="1FF6F6B9" w:rsidTr="00E27D3A">
        <w:trPr>
          <w:trHeight w:val="531"/>
          <w:jc w:val="center"/>
        </w:trPr>
        <w:tc>
          <w:tcPr>
            <w:tcW w:w="1133" w:type="dxa"/>
            <w:shd w:val="clear" w:color="auto" w:fill="FFFFFF" w:themeFill="background1"/>
          </w:tcPr>
          <w:p w14:paraId="7359D766" w14:textId="77777777" w:rsidR="00E27D3A" w:rsidRDefault="00E27D3A" w:rsidP="0092198F">
            <w:pPr>
              <w:spacing w:line="240" w:lineRule="auto"/>
              <w:rPr>
                <w:b/>
              </w:rPr>
            </w:pPr>
          </w:p>
        </w:tc>
        <w:tc>
          <w:tcPr>
            <w:tcW w:w="1385" w:type="dxa"/>
            <w:shd w:val="clear" w:color="auto" w:fill="FFFFFF" w:themeFill="background1"/>
          </w:tcPr>
          <w:p w14:paraId="58A95B31" w14:textId="77777777" w:rsidR="00E27D3A" w:rsidRPr="002530A2" w:rsidRDefault="00E27D3A" w:rsidP="0092198F">
            <w:pPr>
              <w:spacing w:line="240" w:lineRule="auto"/>
              <w:rPr>
                <w:b/>
              </w:rPr>
            </w:pPr>
          </w:p>
        </w:tc>
        <w:tc>
          <w:tcPr>
            <w:tcW w:w="2693" w:type="dxa"/>
            <w:shd w:val="clear" w:color="auto" w:fill="FFFFFF" w:themeFill="background1"/>
          </w:tcPr>
          <w:p w14:paraId="741C394B" w14:textId="77777777" w:rsidR="00E27D3A" w:rsidRPr="002530A2" w:rsidRDefault="00E27D3A" w:rsidP="0092198F">
            <w:pPr>
              <w:spacing w:line="240" w:lineRule="auto"/>
              <w:rPr>
                <w:b/>
              </w:rPr>
            </w:pPr>
          </w:p>
        </w:tc>
        <w:tc>
          <w:tcPr>
            <w:tcW w:w="2581" w:type="dxa"/>
            <w:shd w:val="clear" w:color="auto" w:fill="FFFFFF" w:themeFill="background1"/>
          </w:tcPr>
          <w:p w14:paraId="79CEF1EC" w14:textId="77777777" w:rsidR="00E27D3A" w:rsidRPr="002530A2" w:rsidRDefault="00E27D3A" w:rsidP="0092198F">
            <w:pPr>
              <w:spacing w:line="240" w:lineRule="auto"/>
              <w:rPr>
                <w:b/>
              </w:rPr>
            </w:pPr>
          </w:p>
        </w:tc>
        <w:tc>
          <w:tcPr>
            <w:tcW w:w="4394" w:type="dxa"/>
            <w:shd w:val="clear" w:color="auto" w:fill="FFFFFF" w:themeFill="background1"/>
          </w:tcPr>
          <w:p w14:paraId="3E364277" w14:textId="77777777" w:rsidR="00E27D3A" w:rsidRDefault="00E27D3A" w:rsidP="000A1526">
            <w:r>
              <w:t>Differentiation and extension activities:</w:t>
            </w:r>
          </w:p>
          <w:p w14:paraId="6714579E" w14:textId="080EC90B" w:rsidR="00E27D3A" w:rsidRDefault="00E27D3A" w:rsidP="0092198F">
            <w:r>
              <w:t xml:space="preserve">Find out about </w:t>
            </w:r>
            <w:proofErr w:type="spellStart"/>
            <w:r>
              <w:t>pushke</w:t>
            </w:r>
            <w:proofErr w:type="spellEnd"/>
            <w:r>
              <w:t xml:space="preserve"> boxes in Jewish homes and how they relate to justice (tzedakah).</w:t>
            </w:r>
          </w:p>
          <w:p w14:paraId="12723652" w14:textId="53B5FF44" w:rsidR="00E27D3A" w:rsidRDefault="00E27D3A" w:rsidP="0092198F">
            <w:r>
              <w:t xml:space="preserve">What is a </w:t>
            </w:r>
            <w:proofErr w:type="spellStart"/>
            <w:r>
              <w:t>Gemach</w:t>
            </w:r>
            <w:proofErr w:type="spellEnd"/>
            <w:r>
              <w:t xml:space="preserve"> and how does it illustrate the highest of the eight levels? Some students could watch and make notes on Rabbi Sacks’ talk (available on YouTube) about tzedakah and social justice.</w:t>
            </w:r>
          </w:p>
          <w:p w14:paraId="3E31CC23" w14:textId="77777777" w:rsidR="00E27D3A" w:rsidRDefault="00E27D3A" w:rsidP="0092198F">
            <w:r>
              <w:t>Why is it recommended that no more than 20% of one’s income is given in charity?</w:t>
            </w:r>
          </w:p>
          <w:p w14:paraId="18C55878" w14:textId="5CF8E6AA" w:rsidR="00E27D3A" w:rsidRDefault="00E27D3A" w:rsidP="0092198F">
            <w:r>
              <w:t>Find out the order of those to whom charity should be given. Read Leviticus 19:9-10, 33-34. What do these verses tell Jews about charity to non-Jews?</w:t>
            </w:r>
          </w:p>
          <w:p w14:paraId="3E0331BB" w14:textId="77777777" w:rsidR="00E27D3A" w:rsidRDefault="00E27D3A" w:rsidP="000A1526">
            <w:r>
              <w:t>Loving kindness (</w:t>
            </w:r>
            <w:proofErr w:type="spellStart"/>
            <w:r>
              <w:t>chesed</w:t>
            </w:r>
            <w:proofErr w:type="spellEnd"/>
            <w:r>
              <w:t xml:space="preserve">) is at the heart of the Torah and the whole of the </w:t>
            </w:r>
            <w:proofErr w:type="spellStart"/>
            <w:r>
              <w:t>Tenakh</w:t>
            </w:r>
            <w:proofErr w:type="spellEnd"/>
            <w:r>
              <w:t>. Students could read and summarise the following; Exodus 33:19; Isaiah 43:1-4; 63:7-11; Ezekiel 34:15-16; Micah 6:8; Hosea 11:3-4, 8-9.</w:t>
            </w:r>
          </w:p>
          <w:p w14:paraId="1323D85C" w14:textId="4CA6BC06" w:rsidR="007F2E21" w:rsidRPr="007F2E21" w:rsidRDefault="007F2E21" w:rsidP="000A1526">
            <w:r>
              <w:t>Students could find out from reliable Jewish internet sites what the Talmud teaches about loving-kindness. How did Rabbi Hillel sum up the essence of Judaism?</w:t>
            </w:r>
          </w:p>
        </w:tc>
        <w:tc>
          <w:tcPr>
            <w:tcW w:w="1559" w:type="dxa"/>
            <w:shd w:val="clear" w:color="auto" w:fill="FFFFFF" w:themeFill="background1"/>
          </w:tcPr>
          <w:p w14:paraId="612FEB01" w14:textId="77777777" w:rsidR="00E27D3A" w:rsidRPr="002530A2" w:rsidRDefault="00E27D3A" w:rsidP="0092198F">
            <w:pPr>
              <w:spacing w:line="240" w:lineRule="auto"/>
              <w:rPr>
                <w:b/>
              </w:rPr>
            </w:pPr>
          </w:p>
        </w:tc>
        <w:tc>
          <w:tcPr>
            <w:tcW w:w="1559" w:type="dxa"/>
            <w:shd w:val="clear" w:color="auto" w:fill="FFFFFF" w:themeFill="background1"/>
          </w:tcPr>
          <w:p w14:paraId="191C5E60" w14:textId="77777777" w:rsidR="004D6FE5" w:rsidRDefault="004D6FE5" w:rsidP="004D6FE5">
            <w:r>
              <w:t>Create a poster informing people about the work of Tzedek (www.jvn.org.uk)</w:t>
            </w:r>
          </w:p>
          <w:p w14:paraId="705D3D66" w14:textId="77777777" w:rsidR="004D6FE5" w:rsidRDefault="004D6FE5" w:rsidP="004D6FE5">
            <w:r>
              <w:t>Some students could create a poster or a collage illustrating Maimonides’ eight levels.</w:t>
            </w:r>
          </w:p>
          <w:p w14:paraId="3909A461" w14:textId="77777777" w:rsidR="00E27D3A" w:rsidRDefault="00E27D3A" w:rsidP="0092198F">
            <w:pPr>
              <w:spacing w:line="240" w:lineRule="auto"/>
              <w:rPr>
                <w:b/>
              </w:rPr>
            </w:pPr>
          </w:p>
          <w:p w14:paraId="4791297B" w14:textId="77777777" w:rsidR="004D6FE5" w:rsidRPr="004D6FE5" w:rsidRDefault="004D6FE5" w:rsidP="004D6FE5"/>
          <w:p w14:paraId="0D1EA2D9" w14:textId="77777777" w:rsidR="004D6FE5" w:rsidRPr="004D6FE5" w:rsidRDefault="004D6FE5" w:rsidP="004D6FE5"/>
          <w:p w14:paraId="78D959BD" w14:textId="77777777" w:rsidR="004D6FE5" w:rsidRPr="004D6FE5" w:rsidRDefault="004D6FE5" w:rsidP="004D6FE5"/>
          <w:p w14:paraId="5C5F5388" w14:textId="77777777" w:rsidR="004D6FE5" w:rsidRPr="004D6FE5" w:rsidRDefault="004D6FE5" w:rsidP="004D6FE5"/>
          <w:p w14:paraId="38B0C092" w14:textId="77777777" w:rsidR="004D6FE5" w:rsidRPr="004D6FE5" w:rsidRDefault="004D6FE5" w:rsidP="004D6FE5"/>
          <w:p w14:paraId="5B03A88B" w14:textId="77777777" w:rsidR="004D6FE5" w:rsidRPr="004D6FE5" w:rsidRDefault="004D6FE5" w:rsidP="004D6FE5"/>
          <w:p w14:paraId="79D3F319" w14:textId="77777777" w:rsidR="004D6FE5" w:rsidRDefault="004D6FE5" w:rsidP="004D6FE5">
            <w:pPr>
              <w:rPr>
                <w:b/>
              </w:rPr>
            </w:pPr>
          </w:p>
          <w:p w14:paraId="58D40D3C" w14:textId="77777777" w:rsidR="004D6FE5" w:rsidRDefault="004D6FE5" w:rsidP="004D6FE5">
            <w:pPr>
              <w:jc w:val="center"/>
            </w:pPr>
          </w:p>
          <w:p w14:paraId="306B9F80" w14:textId="77777777" w:rsidR="004D6FE5" w:rsidRDefault="004D6FE5" w:rsidP="004D6FE5">
            <w:pPr>
              <w:jc w:val="center"/>
            </w:pPr>
          </w:p>
          <w:p w14:paraId="6063CD61" w14:textId="5A0C998D" w:rsidR="004D6FE5" w:rsidRPr="004D6FE5" w:rsidRDefault="004D6FE5" w:rsidP="004D6FE5">
            <w:pPr>
              <w:jc w:val="center"/>
            </w:pPr>
          </w:p>
        </w:tc>
      </w:tr>
      <w:tr w:rsidR="00E27D3A" w:rsidRPr="002530A2" w14:paraId="7C15A116" w14:textId="6FCAE896" w:rsidTr="00E27D3A">
        <w:trPr>
          <w:trHeight w:val="531"/>
          <w:jc w:val="center"/>
        </w:trPr>
        <w:tc>
          <w:tcPr>
            <w:tcW w:w="1133" w:type="dxa"/>
            <w:tcBorders>
              <w:bottom w:val="single" w:sz="4" w:space="0" w:color="auto"/>
            </w:tcBorders>
            <w:shd w:val="clear" w:color="auto" w:fill="D2C8E1"/>
          </w:tcPr>
          <w:p w14:paraId="230E1A8C" w14:textId="64D1C213" w:rsidR="00E27D3A" w:rsidRPr="002530A2" w:rsidRDefault="00E27D3A" w:rsidP="002E5C30">
            <w:pPr>
              <w:spacing w:line="240" w:lineRule="auto"/>
              <w:rPr>
                <w:b/>
              </w:rPr>
            </w:pPr>
            <w:r>
              <w:rPr>
                <w:rFonts w:cs="Arial"/>
                <w:szCs w:val="22"/>
              </w:rPr>
              <w:lastRenderedPageBreak/>
              <w:br w:type="page"/>
            </w:r>
            <w:r>
              <w:rPr>
                <w:rFonts w:cs="Arial"/>
                <w:szCs w:val="22"/>
              </w:rPr>
              <w:br w:type="page"/>
            </w:r>
            <w:r>
              <w:rPr>
                <w:rFonts w:cs="Arial"/>
                <w:szCs w:val="22"/>
              </w:rPr>
              <w:br w:type="page"/>
            </w:r>
            <w:r>
              <w:rPr>
                <w:b/>
              </w:rPr>
              <w:t>Lesson Number</w:t>
            </w:r>
          </w:p>
          <w:p w14:paraId="6F1D37DC" w14:textId="77777777" w:rsidR="00E27D3A" w:rsidRPr="002530A2" w:rsidRDefault="00E27D3A" w:rsidP="002E5C30">
            <w:pPr>
              <w:spacing w:line="240" w:lineRule="auto"/>
              <w:rPr>
                <w:b/>
              </w:rPr>
            </w:pPr>
          </w:p>
        </w:tc>
        <w:tc>
          <w:tcPr>
            <w:tcW w:w="1385" w:type="dxa"/>
            <w:tcBorders>
              <w:bottom w:val="single" w:sz="4" w:space="0" w:color="auto"/>
            </w:tcBorders>
            <w:shd w:val="clear" w:color="auto" w:fill="D2C8E1"/>
          </w:tcPr>
          <w:p w14:paraId="4EF4EC4E" w14:textId="3DF7B970" w:rsidR="00E27D3A" w:rsidRPr="002530A2" w:rsidRDefault="00E27D3A" w:rsidP="002E5C30">
            <w:pPr>
              <w:spacing w:line="240" w:lineRule="auto"/>
              <w:rPr>
                <w:b/>
              </w:rPr>
            </w:pPr>
            <w:r w:rsidRPr="002530A2">
              <w:rPr>
                <w:b/>
              </w:rPr>
              <w:t>Topic title</w:t>
            </w:r>
            <w:r>
              <w:rPr>
                <w:b/>
              </w:rPr>
              <w:t xml:space="preserve"> &amp; teaching approach</w:t>
            </w:r>
          </w:p>
        </w:tc>
        <w:tc>
          <w:tcPr>
            <w:tcW w:w="2693" w:type="dxa"/>
            <w:tcBorders>
              <w:bottom w:val="single" w:sz="4" w:space="0" w:color="auto"/>
            </w:tcBorders>
            <w:shd w:val="clear" w:color="auto" w:fill="D2C8E1"/>
          </w:tcPr>
          <w:p w14:paraId="251A5011" w14:textId="60BBDCF2" w:rsidR="00E27D3A" w:rsidRPr="002530A2" w:rsidRDefault="00E27D3A" w:rsidP="002E5C30">
            <w:pPr>
              <w:spacing w:line="240" w:lineRule="auto"/>
              <w:rPr>
                <w:b/>
              </w:rPr>
            </w:pPr>
            <w:r>
              <w:rPr>
                <w:b/>
              </w:rPr>
              <w:t>Learning objectives &amp; outcomes</w:t>
            </w:r>
          </w:p>
        </w:tc>
        <w:tc>
          <w:tcPr>
            <w:tcW w:w="2581" w:type="dxa"/>
            <w:tcBorders>
              <w:bottom w:val="single" w:sz="4" w:space="0" w:color="auto"/>
            </w:tcBorders>
            <w:shd w:val="clear" w:color="auto" w:fill="D2C8E1"/>
          </w:tcPr>
          <w:p w14:paraId="7D7E6CF2" w14:textId="0B2E3A08" w:rsidR="00E27D3A" w:rsidRPr="002530A2" w:rsidRDefault="00E27D3A" w:rsidP="002E5C30">
            <w:pPr>
              <w:spacing w:line="240" w:lineRule="auto"/>
              <w:rPr>
                <w:b/>
              </w:rPr>
            </w:pPr>
            <w:r>
              <w:rPr>
                <w:b/>
              </w:rPr>
              <w:t>Context</w:t>
            </w:r>
          </w:p>
        </w:tc>
        <w:tc>
          <w:tcPr>
            <w:tcW w:w="4394" w:type="dxa"/>
            <w:tcBorders>
              <w:bottom w:val="single" w:sz="4" w:space="0" w:color="auto"/>
            </w:tcBorders>
            <w:shd w:val="clear" w:color="auto" w:fill="D2C8E1"/>
          </w:tcPr>
          <w:p w14:paraId="762678C5" w14:textId="77777777" w:rsidR="00E27D3A" w:rsidRPr="002530A2" w:rsidRDefault="00E27D3A" w:rsidP="002E5C30">
            <w:pPr>
              <w:spacing w:line="240" w:lineRule="auto"/>
              <w:rPr>
                <w:b/>
              </w:rPr>
            </w:pPr>
            <w:r w:rsidRPr="002530A2">
              <w:rPr>
                <w:b/>
              </w:rPr>
              <w:t>Learning activity</w:t>
            </w:r>
          </w:p>
        </w:tc>
        <w:tc>
          <w:tcPr>
            <w:tcW w:w="1559" w:type="dxa"/>
            <w:tcBorders>
              <w:bottom w:val="single" w:sz="4" w:space="0" w:color="auto"/>
            </w:tcBorders>
            <w:shd w:val="clear" w:color="auto" w:fill="D2C8E1"/>
          </w:tcPr>
          <w:p w14:paraId="3CF41D52" w14:textId="77777777" w:rsidR="00E27D3A" w:rsidRPr="002530A2" w:rsidRDefault="00E27D3A" w:rsidP="002E5C30">
            <w:pPr>
              <w:spacing w:line="240" w:lineRule="auto"/>
              <w:rPr>
                <w:b/>
              </w:rPr>
            </w:pPr>
            <w:r w:rsidRPr="002530A2">
              <w:rPr>
                <w:b/>
              </w:rPr>
              <w:t>Resources</w:t>
            </w:r>
          </w:p>
        </w:tc>
        <w:tc>
          <w:tcPr>
            <w:tcW w:w="1559" w:type="dxa"/>
            <w:tcBorders>
              <w:bottom w:val="single" w:sz="4" w:space="0" w:color="auto"/>
            </w:tcBorders>
            <w:shd w:val="clear" w:color="auto" w:fill="D2C8E1"/>
          </w:tcPr>
          <w:p w14:paraId="5649C757" w14:textId="0B5FD1E3" w:rsidR="00E27D3A" w:rsidRPr="002530A2" w:rsidRDefault="00E43A64" w:rsidP="002E5C30">
            <w:pPr>
              <w:spacing w:line="240" w:lineRule="auto"/>
              <w:rPr>
                <w:b/>
              </w:rPr>
            </w:pPr>
            <w:r>
              <w:rPr>
                <w:b/>
              </w:rPr>
              <w:t>Scaffolding &amp; whole school approaches</w:t>
            </w:r>
          </w:p>
        </w:tc>
      </w:tr>
      <w:tr w:rsidR="00E27D3A" w:rsidRPr="002530A2" w14:paraId="6E8E794B" w14:textId="67713064" w:rsidTr="00E27D3A">
        <w:trPr>
          <w:trHeight w:val="2855"/>
          <w:jc w:val="center"/>
        </w:trPr>
        <w:tc>
          <w:tcPr>
            <w:tcW w:w="1133" w:type="dxa"/>
            <w:shd w:val="clear" w:color="auto" w:fill="FFFFFF" w:themeFill="background1"/>
          </w:tcPr>
          <w:p w14:paraId="113C71D1" w14:textId="77777777" w:rsidR="00E27D3A" w:rsidRDefault="00E27D3A" w:rsidP="0092198F">
            <w:pPr>
              <w:spacing w:line="240" w:lineRule="auto"/>
              <w:rPr>
                <w:b/>
              </w:rPr>
            </w:pPr>
          </w:p>
        </w:tc>
        <w:tc>
          <w:tcPr>
            <w:tcW w:w="1385" w:type="dxa"/>
            <w:shd w:val="clear" w:color="auto" w:fill="FFFFFF" w:themeFill="background1"/>
          </w:tcPr>
          <w:p w14:paraId="56E71A6B" w14:textId="77777777" w:rsidR="00E27D3A" w:rsidRPr="002530A2" w:rsidRDefault="00E27D3A" w:rsidP="0092198F">
            <w:pPr>
              <w:spacing w:line="240" w:lineRule="auto"/>
              <w:rPr>
                <w:b/>
              </w:rPr>
            </w:pPr>
          </w:p>
        </w:tc>
        <w:tc>
          <w:tcPr>
            <w:tcW w:w="2693" w:type="dxa"/>
            <w:shd w:val="clear" w:color="auto" w:fill="FFFFFF" w:themeFill="background1"/>
          </w:tcPr>
          <w:p w14:paraId="7AED5D40" w14:textId="77777777" w:rsidR="00E27D3A" w:rsidRPr="002530A2" w:rsidRDefault="00E27D3A" w:rsidP="0092198F">
            <w:pPr>
              <w:spacing w:line="240" w:lineRule="auto"/>
              <w:rPr>
                <w:b/>
              </w:rPr>
            </w:pPr>
          </w:p>
        </w:tc>
        <w:tc>
          <w:tcPr>
            <w:tcW w:w="2581" w:type="dxa"/>
            <w:shd w:val="clear" w:color="auto" w:fill="FFFFFF" w:themeFill="background1"/>
          </w:tcPr>
          <w:p w14:paraId="7F1F4D0B" w14:textId="77777777" w:rsidR="00E27D3A" w:rsidRPr="002530A2" w:rsidRDefault="00E27D3A" w:rsidP="0092198F">
            <w:pPr>
              <w:spacing w:line="240" w:lineRule="auto"/>
              <w:rPr>
                <w:b/>
              </w:rPr>
            </w:pPr>
          </w:p>
        </w:tc>
        <w:tc>
          <w:tcPr>
            <w:tcW w:w="4394" w:type="dxa"/>
            <w:shd w:val="clear" w:color="auto" w:fill="FFFFFF" w:themeFill="background1"/>
          </w:tcPr>
          <w:p w14:paraId="365C6DBF" w14:textId="1975864B" w:rsidR="00E27D3A" w:rsidRDefault="00E27D3A" w:rsidP="0092198F">
            <w:r>
              <w:t>What did Rabbi Akiva say about Leviticus 19:7? What, according to Simon the Just, were the three foundations on which the world stands?</w:t>
            </w:r>
          </w:p>
          <w:p w14:paraId="4CADA04B" w14:textId="77777777" w:rsidR="007F2E21" w:rsidRDefault="007F2E21" w:rsidP="0092198F"/>
          <w:p w14:paraId="2CE2614E" w14:textId="5C38DC63" w:rsidR="00E27D3A" w:rsidRDefault="00E27D3A" w:rsidP="0092198F">
            <w:r>
              <w:t xml:space="preserve">Students should realise that healing the world (tikkun </w:t>
            </w:r>
            <w:proofErr w:type="spellStart"/>
            <w:r>
              <w:t>olam</w:t>
            </w:r>
            <w:proofErr w:type="spellEnd"/>
            <w:r>
              <w:t xml:space="preserve">) is not one of the 613 mitzvot but that it is a concept developed in the Mishnah, though based on the principles of the Torah. Some Jews believe the concept is referred to in Joshua; others connect it to the development of Rosh Hashanah. It is translated as repairing or healing the world and is taken by many Jews in the 21st century to refer to their duty to make the world a better place by practising moral virtues such as justice, charity and kindness. Tikkun </w:t>
            </w:r>
            <w:proofErr w:type="spellStart"/>
            <w:r>
              <w:t>olam</w:t>
            </w:r>
            <w:proofErr w:type="spellEnd"/>
            <w:r>
              <w:t xml:space="preserve"> includes attitudes to other Jews, non-Jews, animals and the rest of the environment.</w:t>
            </w:r>
          </w:p>
          <w:p w14:paraId="0C6BAA6B" w14:textId="77777777" w:rsidR="007F2E21" w:rsidRDefault="007F2E21" w:rsidP="0092198F"/>
          <w:p w14:paraId="03EEBCC1" w14:textId="77777777" w:rsidR="00E27D3A" w:rsidRDefault="00E27D3A" w:rsidP="00255A82">
            <w:pPr>
              <w:spacing w:line="240" w:lineRule="auto"/>
            </w:pPr>
            <w:r>
              <w:t xml:space="preserve">Students could work in pairs, exploring two different ways on how Jews in the UK apply the principle of tikkun </w:t>
            </w:r>
            <w:proofErr w:type="spellStart"/>
            <w:r>
              <w:t>olam</w:t>
            </w:r>
            <w:proofErr w:type="spellEnd"/>
            <w:r>
              <w:t xml:space="preserve"> to working for social justice and environmental conservation.</w:t>
            </w:r>
          </w:p>
          <w:p w14:paraId="402B67C6" w14:textId="77777777" w:rsidR="007F2E21" w:rsidRDefault="007F2E21" w:rsidP="00255A82">
            <w:pPr>
              <w:spacing w:line="240" w:lineRule="auto"/>
            </w:pPr>
          </w:p>
          <w:p w14:paraId="6EDB954E" w14:textId="78CBDEB3" w:rsidR="007F2E21" w:rsidRPr="00255A82" w:rsidRDefault="007F2E21" w:rsidP="00255A82">
            <w:pPr>
              <w:spacing w:line="240" w:lineRule="auto"/>
            </w:pPr>
          </w:p>
        </w:tc>
        <w:tc>
          <w:tcPr>
            <w:tcW w:w="1559" w:type="dxa"/>
            <w:shd w:val="clear" w:color="auto" w:fill="FFFFFF" w:themeFill="background1"/>
          </w:tcPr>
          <w:p w14:paraId="78FBCA58" w14:textId="77777777" w:rsidR="00E27D3A" w:rsidRPr="002530A2" w:rsidRDefault="00E27D3A" w:rsidP="0092198F">
            <w:pPr>
              <w:spacing w:line="240" w:lineRule="auto"/>
              <w:rPr>
                <w:b/>
              </w:rPr>
            </w:pPr>
          </w:p>
        </w:tc>
        <w:tc>
          <w:tcPr>
            <w:tcW w:w="1559" w:type="dxa"/>
            <w:shd w:val="clear" w:color="auto" w:fill="FFFFFF" w:themeFill="background1"/>
          </w:tcPr>
          <w:p w14:paraId="7C5A59B8" w14:textId="77777777" w:rsidR="00E27D3A" w:rsidRPr="002530A2" w:rsidRDefault="00E27D3A" w:rsidP="0092198F">
            <w:pPr>
              <w:spacing w:line="240" w:lineRule="auto"/>
              <w:rPr>
                <w:b/>
              </w:rPr>
            </w:pPr>
          </w:p>
        </w:tc>
      </w:tr>
      <w:tr w:rsidR="00E27D3A" w:rsidRPr="002530A2" w14:paraId="3EF410AE" w14:textId="3130EF8A" w:rsidTr="00E27D3A">
        <w:trPr>
          <w:trHeight w:val="587"/>
          <w:jc w:val="center"/>
        </w:trPr>
        <w:tc>
          <w:tcPr>
            <w:tcW w:w="1133" w:type="dxa"/>
            <w:shd w:val="clear" w:color="auto" w:fill="CCC0D9" w:themeFill="accent4" w:themeFillTint="66"/>
          </w:tcPr>
          <w:p w14:paraId="41F34403" w14:textId="3430BBA1" w:rsidR="00E27D3A" w:rsidRDefault="00E27D3A" w:rsidP="00255A82">
            <w:pPr>
              <w:spacing w:line="240" w:lineRule="auto"/>
              <w:rPr>
                <w:b/>
              </w:rPr>
            </w:pPr>
            <w:r>
              <w:rPr>
                <w:rFonts w:cs="Arial"/>
                <w:szCs w:val="22"/>
              </w:rPr>
              <w:lastRenderedPageBreak/>
              <w:br w:type="page"/>
            </w:r>
            <w:r>
              <w:rPr>
                <w:rFonts w:cs="Arial"/>
                <w:szCs w:val="22"/>
              </w:rPr>
              <w:br w:type="page"/>
            </w:r>
            <w:r>
              <w:rPr>
                <w:rFonts w:cs="Arial"/>
                <w:szCs w:val="22"/>
              </w:rPr>
              <w:br w:type="page"/>
            </w:r>
            <w:r>
              <w:rPr>
                <w:b/>
              </w:rPr>
              <w:t>Lesson Number</w:t>
            </w:r>
          </w:p>
        </w:tc>
        <w:tc>
          <w:tcPr>
            <w:tcW w:w="1385" w:type="dxa"/>
            <w:shd w:val="clear" w:color="auto" w:fill="CCC0D9" w:themeFill="accent4" w:themeFillTint="66"/>
          </w:tcPr>
          <w:p w14:paraId="2C84FF0F" w14:textId="42167871" w:rsidR="00E27D3A" w:rsidRPr="002530A2" w:rsidRDefault="00E27D3A" w:rsidP="00121F8A">
            <w:pPr>
              <w:spacing w:line="240" w:lineRule="auto"/>
              <w:rPr>
                <w:b/>
              </w:rPr>
            </w:pPr>
            <w:r w:rsidRPr="002530A2">
              <w:rPr>
                <w:b/>
              </w:rPr>
              <w:t>Topic title</w:t>
            </w:r>
            <w:r>
              <w:rPr>
                <w:b/>
              </w:rPr>
              <w:t xml:space="preserve"> &amp; teaching approach</w:t>
            </w:r>
          </w:p>
        </w:tc>
        <w:tc>
          <w:tcPr>
            <w:tcW w:w="2693" w:type="dxa"/>
            <w:shd w:val="clear" w:color="auto" w:fill="CCC0D9" w:themeFill="accent4" w:themeFillTint="66"/>
          </w:tcPr>
          <w:p w14:paraId="05399F5F" w14:textId="32F13C78" w:rsidR="00E27D3A" w:rsidRPr="002530A2" w:rsidRDefault="00E27D3A" w:rsidP="00121F8A">
            <w:pPr>
              <w:spacing w:line="240" w:lineRule="auto"/>
              <w:rPr>
                <w:b/>
              </w:rPr>
            </w:pPr>
            <w:r>
              <w:rPr>
                <w:b/>
              </w:rPr>
              <w:t>Learning objectives &amp; outcomes</w:t>
            </w:r>
          </w:p>
        </w:tc>
        <w:tc>
          <w:tcPr>
            <w:tcW w:w="2581" w:type="dxa"/>
            <w:shd w:val="clear" w:color="auto" w:fill="CCC0D9" w:themeFill="accent4" w:themeFillTint="66"/>
          </w:tcPr>
          <w:p w14:paraId="0EA3A67A" w14:textId="6E50FEE2" w:rsidR="00E27D3A" w:rsidRPr="002530A2" w:rsidRDefault="00E27D3A" w:rsidP="00121F8A">
            <w:pPr>
              <w:spacing w:line="240" w:lineRule="auto"/>
              <w:rPr>
                <w:b/>
              </w:rPr>
            </w:pPr>
            <w:r>
              <w:rPr>
                <w:b/>
              </w:rPr>
              <w:t>Context</w:t>
            </w:r>
          </w:p>
        </w:tc>
        <w:tc>
          <w:tcPr>
            <w:tcW w:w="4394" w:type="dxa"/>
            <w:shd w:val="clear" w:color="auto" w:fill="CCC0D9" w:themeFill="accent4" w:themeFillTint="66"/>
          </w:tcPr>
          <w:p w14:paraId="37365B2E" w14:textId="77777777" w:rsidR="00E27D3A" w:rsidRDefault="00E27D3A" w:rsidP="00121F8A">
            <w:r w:rsidRPr="002530A2">
              <w:rPr>
                <w:b/>
              </w:rPr>
              <w:t>Learning activity</w:t>
            </w:r>
          </w:p>
        </w:tc>
        <w:tc>
          <w:tcPr>
            <w:tcW w:w="1559" w:type="dxa"/>
            <w:shd w:val="clear" w:color="auto" w:fill="CCC0D9" w:themeFill="accent4" w:themeFillTint="66"/>
          </w:tcPr>
          <w:p w14:paraId="3B54CAC7" w14:textId="77777777" w:rsidR="00E27D3A" w:rsidRPr="002530A2" w:rsidRDefault="00E27D3A" w:rsidP="00121F8A">
            <w:pPr>
              <w:spacing w:line="240" w:lineRule="auto"/>
              <w:rPr>
                <w:b/>
              </w:rPr>
            </w:pPr>
            <w:r w:rsidRPr="002530A2">
              <w:rPr>
                <w:b/>
              </w:rPr>
              <w:t>Resources</w:t>
            </w:r>
          </w:p>
        </w:tc>
        <w:tc>
          <w:tcPr>
            <w:tcW w:w="1559" w:type="dxa"/>
            <w:shd w:val="clear" w:color="auto" w:fill="CCC0D9" w:themeFill="accent4" w:themeFillTint="66"/>
          </w:tcPr>
          <w:p w14:paraId="3D62592D" w14:textId="76039EA5" w:rsidR="00E27D3A" w:rsidRPr="002530A2" w:rsidRDefault="00E43A64" w:rsidP="00121F8A">
            <w:pPr>
              <w:spacing w:line="240" w:lineRule="auto"/>
              <w:rPr>
                <w:b/>
              </w:rPr>
            </w:pPr>
            <w:r>
              <w:rPr>
                <w:b/>
              </w:rPr>
              <w:t>Scaffolding &amp; whole school approaches</w:t>
            </w:r>
          </w:p>
        </w:tc>
      </w:tr>
      <w:tr w:rsidR="00E27D3A" w:rsidRPr="002530A2" w14:paraId="4517272D" w14:textId="0103D73D" w:rsidTr="00E27D3A">
        <w:trPr>
          <w:trHeight w:val="1687"/>
          <w:jc w:val="center"/>
        </w:trPr>
        <w:tc>
          <w:tcPr>
            <w:tcW w:w="1133" w:type="dxa"/>
            <w:shd w:val="clear" w:color="auto" w:fill="FFFFFF" w:themeFill="background1"/>
          </w:tcPr>
          <w:p w14:paraId="4C432196" w14:textId="77777777" w:rsidR="00E27D3A" w:rsidRDefault="00E27D3A" w:rsidP="0092198F">
            <w:pPr>
              <w:spacing w:line="240" w:lineRule="auto"/>
              <w:rPr>
                <w:b/>
              </w:rPr>
            </w:pPr>
          </w:p>
        </w:tc>
        <w:tc>
          <w:tcPr>
            <w:tcW w:w="1385" w:type="dxa"/>
            <w:shd w:val="clear" w:color="auto" w:fill="FFFFFF" w:themeFill="background1"/>
          </w:tcPr>
          <w:p w14:paraId="466C4E1C" w14:textId="77777777" w:rsidR="00E27D3A" w:rsidRPr="002530A2" w:rsidRDefault="00E27D3A" w:rsidP="0092198F">
            <w:pPr>
              <w:spacing w:line="240" w:lineRule="auto"/>
              <w:rPr>
                <w:b/>
              </w:rPr>
            </w:pPr>
          </w:p>
        </w:tc>
        <w:tc>
          <w:tcPr>
            <w:tcW w:w="2693" w:type="dxa"/>
            <w:shd w:val="clear" w:color="auto" w:fill="FFFFFF" w:themeFill="background1"/>
          </w:tcPr>
          <w:p w14:paraId="43FD6C93" w14:textId="77777777" w:rsidR="00E27D3A" w:rsidRPr="002530A2" w:rsidRDefault="00E27D3A" w:rsidP="0092198F">
            <w:pPr>
              <w:spacing w:line="240" w:lineRule="auto"/>
              <w:rPr>
                <w:b/>
              </w:rPr>
            </w:pPr>
          </w:p>
        </w:tc>
        <w:tc>
          <w:tcPr>
            <w:tcW w:w="2581" w:type="dxa"/>
            <w:shd w:val="clear" w:color="auto" w:fill="FFFFFF" w:themeFill="background1"/>
          </w:tcPr>
          <w:p w14:paraId="6C3B2C86" w14:textId="77777777" w:rsidR="00E27D3A" w:rsidRPr="002530A2" w:rsidRDefault="00E27D3A" w:rsidP="0092198F">
            <w:pPr>
              <w:spacing w:line="240" w:lineRule="auto"/>
              <w:rPr>
                <w:b/>
              </w:rPr>
            </w:pPr>
          </w:p>
        </w:tc>
        <w:tc>
          <w:tcPr>
            <w:tcW w:w="4394" w:type="dxa"/>
            <w:shd w:val="clear" w:color="auto" w:fill="FFFFFF" w:themeFill="background1"/>
          </w:tcPr>
          <w:p w14:paraId="35280AD0" w14:textId="564D81CE" w:rsidR="00E27D3A" w:rsidRDefault="00E27D3A" w:rsidP="0092198F">
            <w:r>
              <w:t xml:space="preserve">They could, for example, download from </w:t>
            </w:r>
            <w:hyperlink r:id="rId11" w:history="1">
              <w:r w:rsidRPr="00687204">
                <w:rPr>
                  <w:rStyle w:val="Hyperlink"/>
                </w:rPr>
                <w:t>bod.org.uk</w:t>
              </w:r>
            </w:hyperlink>
            <w:r>
              <w:t xml:space="preserve"> the Greening Toolkit, which includes reference to tikkun </w:t>
            </w:r>
            <w:proofErr w:type="spellStart"/>
            <w:r>
              <w:t>olam</w:t>
            </w:r>
            <w:proofErr w:type="spellEnd"/>
            <w:r>
              <w:t xml:space="preserve">. They could also research the life-saving and life-enhancing work of the </w:t>
            </w:r>
            <w:proofErr w:type="spellStart"/>
            <w:r>
              <w:t>Hatzola</w:t>
            </w:r>
            <w:proofErr w:type="spellEnd"/>
            <w:r>
              <w:t xml:space="preserve"> Trust in North London </w:t>
            </w:r>
            <w:hyperlink r:id="rId12" w:history="1">
              <w:r w:rsidRPr="00180529">
                <w:rPr>
                  <w:rStyle w:val="Hyperlink"/>
                </w:rPr>
                <w:t>hatzola.org</w:t>
              </w:r>
            </w:hyperlink>
            <w:r>
              <w:t>.</w:t>
            </w:r>
          </w:p>
        </w:tc>
        <w:tc>
          <w:tcPr>
            <w:tcW w:w="1559" w:type="dxa"/>
            <w:shd w:val="clear" w:color="auto" w:fill="FFFFFF" w:themeFill="background1"/>
          </w:tcPr>
          <w:p w14:paraId="5C33AA3F" w14:textId="77777777" w:rsidR="00E27D3A" w:rsidRPr="002530A2" w:rsidRDefault="00E27D3A" w:rsidP="0092198F">
            <w:pPr>
              <w:spacing w:line="240" w:lineRule="auto"/>
              <w:rPr>
                <w:b/>
              </w:rPr>
            </w:pPr>
          </w:p>
        </w:tc>
        <w:tc>
          <w:tcPr>
            <w:tcW w:w="1559" w:type="dxa"/>
            <w:shd w:val="clear" w:color="auto" w:fill="FFFFFF" w:themeFill="background1"/>
          </w:tcPr>
          <w:p w14:paraId="0B64E201" w14:textId="77777777" w:rsidR="00E27D3A" w:rsidRPr="002530A2" w:rsidRDefault="00E27D3A" w:rsidP="0092198F">
            <w:pPr>
              <w:spacing w:line="240" w:lineRule="auto"/>
              <w:rPr>
                <w:b/>
              </w:rPr>
            </w:pPr>
          </w:p>
        </w:tc>
      </w:tr>
    </w:tbl>
    <w:p w14:paraId="270AE2A0" w14:textId="67A4D995" w:rsidR="0092198F" w:rsidRDefault="0092198F">
      <w:pPr>
        <w:spacing w:line="240" w:lineRule="auto"/>
        <w:rPr>
          <w:rFonts w:cs="Arial"/>
          <w:szCs w:val="22"/>
        </w:rPr>
      </w:pPr>
    </w:p>
    <w:p w14:paraId="6D2567BF" w14:textId="77777777" w:rsidR="00F549E2" w:rsidRDefault="00F549E2">
      <w:pPr>
        <w:spacing w:line="240" w:lineRule="auto"/>
        <w:rPr>
          <w:rFonts w:cs="Arial"/>
          <w:szCs w:val="22"/>
        </w:rPr>
      </w:pPr>
    </w:p>
    <w:p w14:paraId="4F09F6A8" w14:textId="77777777" w:rsidR="00F549E2" w:rsidRDefault="00F549E2">
      <w:pPr>
        <w:spacing w:line="240" w:lineRule="auto"/>
        <w:rPr>
          <w:rFonts w:cs="Arial"/>
          <w:szCs w:val="22"/>
        </w:rPr>
      </w:pPr>
    </w:p>
    <w:p w14:paraId="4C487701" w14:textId="77777777" w:rsidR="00F549E2" w:rsidRDefault="00F549E2">
      <w:pPr>
        <w:spacing w:line="240" w:lineRule="auto"/>
        <w:rPr>
          <w:rFonts w:cs="Arial"/>
          <w:szCs w:val="22"/>
        </w:rPr>
      </w:pPr>
    </w:p>
    <w:p w14:paraId="130A3164" w14:textId="77777777" w:rsidR="00F549E2" w:rsidRDefault="00F549E2">
      <w:pPr>
        <w:spacing w:line="240" w:lineRule="auto"/>
        <w:rPr>
          <w:rFonts w:cs="Arial"/>
          <w:szCs w:val="22"/>
        </w:rPr>
      </w:pPr>
    </w:p>
    <w:p w14:paraId="09157C82" w14:textId="77777777" w:rsidR="00F549E2" w:rsidRDefault="00F549E2">
      <w:pPr>
        <w:spacing w:line="240" w:lineRule="auto"/>
        <w:rPr>
          <w:rFonts w:cs="Arial"/>
          <w:szCs w:val="22"/>
        </w:rPr>
      </w:pPr>
    </w:p>
    <w:p w14:paraId="18563D07" w14:textId="77777777" w:rsidR="00F549E2" w:rsidRDefault="00F549E2">
      <w:pPr>
        <w:spacing w:line="240" w:lineRule="auto"/>
        <w:rPr>
          <w:rFonts w:cs="Arial"/>
          <w:szCs w:val="22"/>
        </w:rPr>
      </w:pPr>
    </w:p>
    <w:p w14:paraId="3F6FF90E" w14:textId="77777777" w:rsidR="00F549E2" w:rsidRDefault="00F549E2">
      <w:pPr>
        <w:spacing w:line="240" w:lineRule="auto"/>
        <w:rPr>
          <w:rFonts w:cs="Arial"/>
          <w:szCs w:val="22"/>
        </w:rPr>
      </w:pPr>
    </w:p>
    <w:p w14:paraId="45B25AD0" w14:textId="77777777" w:rsidR="00F549E2" w:rsidRDefault="00F549E2">
      <w:pPr>
        <w:spacing w:line="240" w:lineRule="auto"/>
        <w:rPr>
          <w:rFonts w:cs="Arial"/>
          <w:szCs w:val="22"/>
        </w:rPr>
      </w:pPr>
    </w:p>
    <w:p w14:paraId="053685DA" w14:textId="77777777" w:rsidR="008F17DD" w:rsidRDefault="008F17DD">
      <w:r>
        <w:br w:type="page"/>
      </w:r>
    </w:p>
    <w:tbl>
      <w:tblPr>
        <w:tblStyle w:val="TableGrid"/>
        <w:tblW w:w="15446" w:type="dxa"/>
        <w:jc w:val="center"/>
        <w:tblLayout w:type="fixed"/>
        <w:tblLook w:val="04A0" w:firstRow="1" w:lastRow="0" w:firstColumn="1" w:lastColumn="0" w:noHBand="0" w:noVBand="1"/>
      </w:tblPr>
      <w:tblGrid>
        <w:gridCol w:w="1133"/>
        <w:gridCol w:w="1385"/>
        <w:gridCol w:w="2693"/>
        <w:gridCol w:w="2722"/>
        <w:gridCol w:w="4395"/>
        <w:gridCol w:w="1559"/>
        <w:gridCol w:w="1559"/>
      </w:tblGrid>
      <w:tr w:rsidR="00E27D3A" w:rsidRPr="002530A2" w14:paraId="24887BD7" w14:textId="7F598E69" w:rsidTr="00E27D3A">
        <w:trPr>
          <w:trHeight w:val="531"/>
          <w:jc w:val="center"/>
        </w:trPr>
        <w:tc>
          <w:tcPr>
            <w:tcW w:w="1133" w:type="dxa"/>
            <w:shd w:val="clear" w:color="auto" w:fill="D2C8E1"/>
          </w:tcPr>
          <w:p w14:paraId="2E17EF9F" w14:textId="1AECB05C" w:rsidR="00E27D3A" w:rsidRPr="002530A2" w:rsidRDefault="00E27D3A" w:rsidP="00F95144">
            <w:pPr>
              <w:spacing w:line="240" w:lineRule="auto"/>
              <w:rPr>
                <w:b/>
              </w:rPr>
            </w:pPr>
            <w:r w:rsidRPr="000C5753">
              <w:rPr>
                <w:rFonts w:cs="Arial"/>
                <w:szCs w:val="22"/>
              </w:rPr>
              <w:lastRenderedPageBreak/>
              <w:br w:type="page"/>
            </w:r>
            <w:r>
              <w:rPr>
                <w:b/>
              </w:rPr>
              <w:t>Lesson Number</w:t>
            </w:r>
          </w:p>
          <w:p w14:paraId="675082C6" w14:textId="77777777" w:rsidR="00E27D3A" w:rsidRPr="002530A2" w:rsidRDefault="00E27D3A" w:rsidP="00F95144">
            <w:pPr>
              <w:spacing w:line="240" w:lineRule="auto"/>
              <w:rPr>
                <w:b/>
              </w:rPr>
            </w:pPr>
          </w:p>
        </w:tc>
        <w:tc>
          <w:tcPr>
            <w:tcW w:w="1385" w:type="dxa"/>
            <w:shd w:val="clear" w:color="auto" w:fill="D2C8E1"/>
          </w:tcPr>
          <w:p w14:paraId="16B5C1DF" w14:textId="7D6A199B" w:rsidR="00E27D3A" w:rsidRPr="002530A2" w:rsidRDefault="00E27D3A"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55DB369E" w14:textId="361A2B89" w:rsidR="00E27D3A" w:rsidRPr="002530A2" w:rsidRDefault="00E27D3A" w:rsidP="00F95144">
            <w:pPr>
              <w:spacing w:line="240" w:lineRule="auto"/>
              <w:rPr>
                <w:b/>
              </w:rPr>
            </w:pPr>
            <w:r>
              <w:rPr>
                <w:b/>
              </w:rPr>
              <w:t>Learning objectives &amp; outcomes</w:t>
            </w:r>
          </w:p>
        </w:tc>
        <w:tc>
          <w:tcPr>
            <w:tcW w:w="2722" w:type="dxa"/>
            <w:shd w:val="clear" w:color="auto" w:fill="D2C8E1"/>
          </w:tcPr>
          <w:p w14:paraId="55CB247D" w14:textId="75D738EA" w:rsidR="00E27D3A" w:rsidRPr="002530A2" w:rsidRDefault="00E27D3A" w:rsidP="00F95144">
            <w:pPr>
              <w:spacing w:line="240" w:lineRule="auto"/>
              <w:rPr>
                <w:b/>
              </w:rPr>
            </w:pPr>
            <w:r>
              <w:rPr>
                <w:b/>
              </w:rPr>
              <w:t>Context</w:t>
            </w:r>
          </w:p>
        </w:tc>
        <w:tc>
          <w:tcPr>
            <w:tcW w:w="4395" w:type="dxa"/>
            <w:shd w:val="clear" w:color="auto" w:fill="D2C8E1"/>
          </w:tcPr>
          <w:p w14:paraId="6D43A81F" w14:textId="77777777" w:rsidR="00E27D3A" w:rsidRPr="002530A2" w:rsidRDefault="00E27D3A" w:rsidP="00F95144">
            <w:pPr>
              <w:spacing w:line="240" w:lineRule="auto"/>
              <w:rPr>
                <w:b/>
              </w:rPr>
            </w:pPr>
            <w:r w:rsidRPr="002530A2">
              <w:rPr>
                <w:b/>
              </w:rPr>
              <w:t>Learning activity</w:t>
            </w:r>
          </w:p>
        </w:tc>
        <w:tc>
          <w:tcPr>
            <w:tcW w:w="1559" w:type="dxa"/>
            <w:shd w:val="clear" w:color="auto" w:fill="D2C8E1"/>
          </w:tcPr>
          <w:p w14:paraId="5795AFDC" w14:textId="77777777" w:rsidR="00E27D3A" w:rsidRPr="002530A2" w:rsidRDefault="00E27D3A" w:rsidP="00F95144">
            <w:pPr>
              <w:spacing w:line="240" w:lineRule="auto"/>
              <w:rPr>
                <w:b/>
              </w:rPr>
            </w:pPr>
            <w:r w:rsidRPr="002530A2">
              <w:rPr>
                <w:b/>
              </w:rPr>
              <w:t>Resources</w:t>
            </w:r>
          </w:p>
        </w:tc>
        <w:tc>
          <w:tcPr>
            <w:tcW w:w="1559" w:type="dxa"/>
            <w:shd w:val="clear" w:color="auto" w:fill="D2C8E1"/>
          </w:tcPr>
          <w:p w14:paraId="29B9477C" w14:textId="03EA0E17" w:rsidR="00E27D3A" w:rsidRPr="002530A2" w:rsidRDefault="00E43A64" w:rsidP="00F95144">
            <w:pPr>
              <w:spacing w:line="240" w:lineRule="auto"/>
              <w:rPr>
                <w:b/>
              </w:rPr>
            </w:pPr>
            <w:r>
              <w:rPr>
                <w:b/>
              </w:rPr>
              <w:t>Scaffolding &amp; whole school approaches</w:t>
            </w:r>
          </w:p>
        </w:tc>
      </w:tr>
      <w:tr w:rsidR="00E27D3A" w:rsidRPr="000C5753" w14:paraId="5B61B4B4" w14:textId="43F824E8" w:rsidTr="00E27D3A">
        <w:trPr>
          <w:trHeight w:val="268"/>
          <w:jc w:val="center"/>
        </w:trPr>
        <w:tc>
          <w:tcPr>
            <w:tcW w:w="1133" w:type="dxa"/>
          </w:tcPr>
          <w:p w14:paraId="325E0F9E" w14:textId="5DDCE7E4" w:rsidR="00E27D3A" w:rsidRPr="000C5753" w:rsidRDefault="00E27D3A" w:rsidP="00822BDC">
            <w:pPr>
              <w:rPr>
                <w:rFonts w:cs="Arial"/>
                <w:szCs w:val="22"/>
              </w:rPr>
            </w:pPr>
            <w:r w:rsidRPr="000C5753">
              <w:rPr>
                <w:rFonts w:cs="Arial"/>
                <w:szCs w:val="22"/>
              </w:rPr>
              <w:t xml:space="preserve">Lesson </w:t>
            </w:r>
            <w:r>
              <w:rPr>
                <w:rFonts w:cs="Arial"/>
                <w:szCs w:val="22"/>
              </w:rPr>
              <w:t>15</w:t>
            </w:r>
          </w:p>
        </w:tc>
        <w:tc>
          <w:tcPr>
            <w:tcW w:w="1385" w:type="dxa"/>
          </w:tcPr>
          <w:p w14:paraId="5D89FE0F" w14:textId="1B0322FA" w:rsidR="00E27D3A" w:rsidRPr="000C5753" w:rsidRDefault="00E27D3A" w:rsidP="00ED3611">
            <w:pPr>
              <w:rPr>
                <w:rFonts w:cs="Arial"/>
                <w:szCs w:val="22"/>
              </w:rPr>
            </w:pPr>
            <w:r>
              <w:t>The Covenant and the mitzvot. An opportunity for feedback from last time, as well as for student practice with the worksheet.</w:t>
            </w:r>
          </w:p>
        </w:tc>
        <w:tc>
          <w:tcPr>
            <w:tcW w:w="2693" w:type="dxa"/>
          </w:tcPr>
          <w:p w14:paraId="11E4613D" w14:textId="1C63B3AF" w:rsidR="00E27D3A" w:rsidRPr="000C5753" w:rsidRDefault="00257D43" w:rsidP="00314E88">
            <w:pPr>
              <w:rPr>
                <w:rFonts w:cs="Arial"/>
                <w:szCs w:val="22"/>
              </w:rPr>
            </w:pPr>
            <w:r>
              <w:t>To understand t</w:t>
            </w:r>
            <w:r w:rsidR="00E27D3A">
              <w:t>he importance of the sanctity of human life, including the concept of ‘saving a life’ (</w:t>
            </w:r>
            <w:proofErr w:type="spellStart"/>
            <w:r w:rsidR="00E27D3A">
              <w:t>Pikuach</w:t>
            </w:r>
            <w:proofErr w:type="spellEnd"/>
            <w:r w:rsidR="00E27D3A">
              <w:t xml:space="preserve"> Nefesh).</w:t>
            </w:r>
          </w:p>
        </w:tc>
        <w:tc>
          <w:tcPr>
            <w:tcW w:w="2722" w:type="dxa"/>
          </w:tcPr>
          <w:p w14:paraId="71D30D51" w14:textId="12B2FDA0" w:rsidR="00E27D3A" w:rsidRPr="000C5753" w:rsidRDefault="00E27D3A" w:rsidP="003B6B4F">
            <w:pPr>
              <w:rPr>
                <w:rFonts w:cs="Arial"/>
                <w:szCs w:val="22"/>
              </w:rPr>
            </w:pPr>
            <w:r>
              <w:t xml:space="preserve">The focus is on understanding the importance for Jews of the sanctity of human life, including the concept of </w:t>
            </w:r>
            <w:proofErr w:type="spellStart"/>
            <w:r>
              <w:t>Pikuach</w:t>
            </w:r>
            <w:proofErr w:type="spellEnd"/>
            <w:r>
              <w:t xml:space="preserve"> Nefesh.</w:t>
            </w:r>
          </w:p>
        </w:tc>
        <w:tc>
          <w:tcPr>
            <w:tcW w:w="4395" w:type="dxa"/>
          </w:tcPr>
          <w:p w14:paraId="6928AF57" w14:textId="77777777" w:rsidR="00E27D3A" w:rsidRDefault="00E27D3A" w:rsidP="006475A6">
            <w:r>
              <w:t xml:space="preserve">The Hebrew phrase means ‘supervising matters of the soul’ and this is used in the sense of saving a life that is endangered. Students should know that based on texts such as Leviticus 19:16 and Deuteronomy 30:19, the Talmud states that in an emergency </w:t>
            </w:r>
            <w:proofErr w:type="spellStart"/>
            <w:r>
              <w:t>pikuach</w:t>
            </w:r>
            <w:proofErr w:type="spellEnd"/>
            <w:r>
              <w:t xml:space="preserve"> </w:t>
            </w:r>
            <w:proofErr w:type="spellStart"/>
            <w:r>
              <w:t>nefesh</w:t>
            </w:r>
            <w:proofErr w:type="spellEnd"/>
            <w:r>
              <w:t xml:space="preserve"> overrides all other laws, even those relating to Shabbat, Yom Kippur and Kashrut.</w:t>
            </w:r>
          </w:p>
          <w:p w14:paraId="3D99A39B" w14:textId="77777777" w:rsidR="00E27D3A" w:rsidRDefault="00E27D3A" w:rsidP="006475A6"/>
          <w:p w14:paraId="58DB9CBB" w14:textId="43506EAD" w:rsidR="00E27D3A" w:rsidRDefault="00E27D3A" w:rsidP="006475A6">
            <w:r>
              <w:t xml:space="preserve">Students could find out more about how </w:t>
            </w:r>
            <w:proofErr w:type="spellStart"/>
            <w:r>
              <w:t>pikuach</w:t>
            </w:r>
            <w:proofErr w:type="spellEnd"/>
            <w:r>
              <w:t xml:space="preserve"> </w:t>
            </w:r>
            <w:proofErr w:type="spellStart"/>
            <w:r>
              <w:t>nefesh</w:t>
            </w:r>
            <w:proofErr w:type="spellEnd"/>
            <w:r>
              <w:t xml:space="preserve"> is applied, using the internet and YouTube clips.</w:t>
            </w:r>
          </w:p>
          <w:p w14:paraId="4A264EAB" w14:textId="77777777" w:rsidR="00E27D3A" w:rsidRDefault="00E27D3A" w:rsidP="006475A6"/>
          <w:p w14:paraId="3AA4DC66" w14:textId="77777777" w:rsidR="00E27D3A" w:rsidRDefault="00E27D3A" w:rsidP="00B3661E">
            <w:r>
              <w:t xml:space="preserve">Teachers could create a worksheet showing different scenarios, some of them life- threatening and others not. Students could then indicate what a Jew should do in that situation, explaining why that action should be taken. </w:t>
            </w:r>
          </w:p>
          <w:p w14:paraId="1B80FA86" w14:textId="7C18A2FF" w:rsidR="00E27D3A" w:rsidRPr="000C5753" w:rsidRDefault="00E27D3A" w:rsidP="00B3661E">
            <w:pPr>
              <w:rPr>
                <w:rFonts w:cs="Arial"/>
                <w:szCs w:val="22"/>
              </w:rPr>
            </w:pPr>
          </w:p>
        </w:tc>
        <w:tc>
          <w:tcPr>
            <w:tcW w:w="1559" w:type="dxa"/>
          </w:tcPr>
          <w:p w14:paraId="58321482" w14:textId="77777777" w:rsidR="00E27D3A" w:rsidRDefault="00E27D3A" w:rsidP="006475A6">
            <w:r>
              <w:t>Internet access.</w:t>
            </w:r>
          </w:p>
          <w:p w14:paraId="1449B371" w14:textId="2B476F92" w:rsidR="00E27D3A" w:rsidRDefault="00E27D3A" w:rsidP="006475A6">
            <w:r>
              <w:t>You Tube clips.</w:t>
            </w:r>
          </w:p>
          <w:p w14:paraId="6E900C01" w14:textId="77777777" w:rsidR="00E27D3A" w:rsidRDefault="00E27D3A" w:rsidP="006475A6"/>
          <w:p w14:paraId="6A75C553" w14:textId="55CAAD6B" w:rsidR="00E27D3A" w:rsidRDefault="00BE4DC2" w:rsidP="006475A6">
            <w:r>
              <w:t>C</w:t>
            </w:r>
            <w:r w:rsidR="00E27D3A">
              <w:t>hapter</w:t>
            </w:r>
            <w:r>
              <w:t xml:space="preserve"> 1.9</w:t>
            </w:r>
            <w:r w:rsidR="00E27D3A">
              <w:t xml:space="preserve"> of Judaism text books.</w:t>
            </w:r>
          </w:p>
          <w:p w14:paraId="272965A5" w14:textId="77777777" w:rsidR="00E27D3A" w:rsidRDefault="00E27D3A" w:rsidP="006475A6"/>
          <w:p w14:paraId="39004B9E" w14:textId="431FE1BC" w:rsidR="00E27D3A" w:rsidRPr="000C5753" w:rsidRDefault="00E27D3A" w:rsidP="006C563B">
            <w:pPr>
              <w:rPr>
                <w:rFonts w:cs="Arial"/>
                <w:szCs w:val="22"/>
              </w:rPr>
            </w:pPr>
            <w:r>
              <w:t>Worksheet.</w:t>
            </w:r>
          </w:p>
        </w:tc>
        <w:tc>
          <w:tcPr>
            <w:tcW w:w="1559" w:type="dxa"/>
          </w:tcPr>
          <w:p w14:paraId="21ACAF5A" w14:textId="0A482C1D" w:rsidR="00E27D3A" w:rsidRDefault="00A2638F" w:rsidP="006475A6">
            <w:r>
              <w:t>Again, an opportunity to promote the British values of Individual liberty &amp; tolerance of all,</w:t>
            </w:r>
            <w:r w:rsidR="00203A10">
              <w:t xml:space="preserve"> (+ SMSC)</w:t>
            </w:r>
            <w:r>
              <w:t xml:space="preserve"> as well as to promote the practice of reading the Biblical texts.</w:t>
            </w:r>
          </w:p>
        </w:tc>
      </w:tr>
    </w:tbl>
    <w:p w14:paraId="107B2CF7" w14:textId="77777777" w:rsidR="006610EE" w:rsidRPr="000C5753" w:rsidRDefault="006610EE">
      <w:pPr>
        <w:rPr>
          <w:rFonts w:cs="Arial"/>
          <w:szCs w:val="22"/>
        </w:rPr>
      </w:pPr>
      <w:r w:rsidRPr="000C5753">
        <w:rPr>
          <w:rFonts w:cs="Arial"/>
          <w:szCs w:val="22"/>
        </w:rPr>
        <w:br w:type="page"/>
      </w:r>
    </w:p>
    <w:tbl>
      <w:tblPr>
        <w:tblStyle w:val="TableGrid"/>
        <w:tblW w:w="15446" w:type="dxa"/>
        <w:jc w:val="center"/>
        <w:tblLayout w:type="fixed"/>
        <w:tblLook w:val="04A0" w:firstRow="1" w:lastRow="0" w:firstColumn="1" w:lastColumn="0" w:noHBand="0" w:noVBand="1"/>
      </w:tblPr>
      <w:tblGrid>
        <w:gridCol w:w="1133"/>
        <w:gridCol w:w="1385"/>
        <w:gridCol w:w="2693"/>
        <w:gridCol w:w="2722"/>
        <w:gridCol w:w="4395"/>
        <w:gridCol w:w="1559"/>
        <w:gridCol w:w="1559"/>
      </w:tblGrid>
      <w:tr w:rsidR="00E27D3A" w:rsidRPr="002530A2" w14:paraId="36D641B9" w14:textId="48AF0E19" w:rsidTr="00E27D3A">
        <w:trPr>
          <w:trHeight w:val="531"/>
          <w:jc w:val="center"/>
        </w:trPr>
        <w:tc>
          <w:tcPr>
            <w:tcW w:w="1133" w:type="dxa"/>
            <w:shd w:val="clear" w:color="auto" w:fill="D2C8E1"/>
          </w:tcPr>
          <w:p w14:paraId="61497EDC" w14:textId="77777777" w:rsidR="00E27D3A" w:rsidRPr="002530A2" w:rsidRDefault="00E27D3A" w:rsidP="00F95144">
            <w:pPr>
              <w:spacing w:line="240" w:lineRule="auto"/>
              <w:rPr>
                <w:b/>
              </w:rPr>
            </w:pPr>
            <w:r>
              <w:rPr>
                <w:b/>
              </w:rPr>
              <w:lastRenderedPageBreak/>
              <w:t>Lesson Number</w:t>
            </w:r>
          </w:p>
          <w:p w14:paraId="5B94AACB" w14:textId="77777777" w:rsidR="00E27D3A" w:rsidRPr="002530A2" w:rsidRDefault="00E27D3A" w:rsidP="00F95144">
            <w:pPr>
              <w:spacing w:line="240" w:lineRule="auto"/>
              <w:rPr>
                <w:b/>
              </w:rPr>
            </w:pPr>
          </w:p>
        </w:tc>
        <w:tc>
          <w:tcPr>
            <w:tcW w:w="1385" w:type="dxa"/>
            <w:shd w:val="clear" w:color="auto" w:fill="D2C8E1"/>
          </w:tcPr>
          <w:p w14:paraId="716904A9" w14:textId="28B873CF" w:rsidR="00E27D3A" w:rsidRPr="002530A2" w:rsidRDefault="00E27D3A"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64E4BC35" w14:textId="37EEBB2C" w:rsidR="00E27D3A" w:rsidRPr="002530A2" w:rsidRDefault="00E27D3A" w:rsidP="00F95144">
            <w:pPr>
              <w:spacing w:line="240" w:lineRule="auto"/>
              <w:rPr>
                <w:b/>
              </w:rPr>
            </w:pPr>
            <w:r>
              <w:rPr>
                <w:b/>
              </w:rPr>
              <w:t>Learning objectives &amp; outcomes</w:t>
            </w:r>
          </w:p>
        </w:tc>
        <w:tc>
          <w:tcPr>
            <w:tcW w:w="2722" w:type="dxa"/>
            <w:shd w:val="clear" w:color="auto" w:fill="D2C8E1"/>
          </w:tcPr>
          <w:p w14:paraId="36151DFD" w14:textId="6E9CD38E" w:rsidR="00E27D3A" w:rsidRPr="002530A2" w:rsidRDefault="00E27D3A" w:rsidP="00F95144">
            <w:pPr>
              <w:spacing w:line="240" w:lineRule="auto"/>
              <w:rPr>
                <w:b/>
              </w:rPr>
            </w:pPr>
            <w:r>
              <w:rPr>
                <w:b/>
              </w:rPr>
              <w:t>Context</w:t>
            </w:r>
          </w:p>
        </w:tc>
        <w:tc>
          <w:tcPr>
            <w:tcW w:w="4395" w:type="dxa"/>
            <w:shd w:val="clear" w:color="auto" w:fill="D2C8E1"/>
          </w:tcPr>
          <w:p w14:paraId="632C397E" w14:textId="77777777" w:rsidR="00E27D3A" w:rsidRPr="002530A2" w:rsidRDefault="00E27D3A" w:rsidP="00F95144">
            <w:pPr>
              <w:spacing w:line="240" w:lineRule="auto"/>
              <w:rPr>
                <w:b/>
              </w:rPr>
            </w:pPr>
            <w:r w:rsidRPr="002530A2">
              <w:rPr>
                <w:b/>
              </w:rPr>
              <w:t>Learning activity</w:t>
            </w:r>
          </w:p>
        </w:tc>
        <w:tc>
          <w:tcPr>
            <w:tcW w:w="1559" w:type="dxa"/>
            <w:shd w:val="clear" w:color="auto" w:fill="D2C8E1"/>
          </w:tcPr>
          <w:p w14:paraId="32A674A9" w14:textId="77777777" w:rsidR="00E27D3A" w:rsidRPr="002530A2" w:rsidRDefault="00E27D3A" w:rsidP="00F95144">
            <w:pPr>
              <w:spacing w:line="240" w:lineRule="auto"/>
              <w:rPr>
                <w:b/>
              </w:rPr>
            </w:pPr>
            <w:r w:rsidRPr="002530A2">
              <w:rPr>
                <w:b/>
              </w:rPr>
              <w:t>Resources</w:t>
            </w:r>
          </w:p>
        </w:tc>
        <w:tc>
          <w:tcPr>
            <w:tcW w:w="1559" w:type="dxa"/>
            <w:shd w:val="clear" w:color="auto" w:fill="D2C8E1"/>
          </w:tcPr>
          <w:p w14:paraId="7EBCAFBE" w14:textId="452B3C6E" w:rsidR="00E27D3A" w:rsidRPr="002530A2" w:rsidRDefault="00E43A64" w:rsidP="00F95144">
            <w:pPr>
              <w:spacing w:line="240" w:lineRule="auto"/>
              <w:rPr>
                <w:b/>
              </w:rPr>
            </w:pPr>
            <w:r>
              <w:rPr>
                <w:b/>
              </w:rPr>
              <w:t>Scaffolding &amp; whole school approaches</w:t>
            </w:r>
          </w:p>
        </w:tc>
      </w:tr>
      <w:tr w:rsidR="00E27D3A" w:rsidRPr="000C5753" w14:paraId="0D7A369A" w14:textId="27AF1AFD" w:rsidTr="00E27D3A">
        <w:trPr>
          <w:trHeight w:val="268"/>
          <w:jc w:val="center"/>
        </w:trPr>
        <w:tc>
          <w:tcPr>
            <w:tcW w:w="1133" w:type="dxa"/>
          </w:tcPr>
          <w:p w14:paraId="4E5E4218" w14:textId="2CC83E77" w:rsidR="00E27D3A" w:rsidRPr="000C5753" w:rsidRDefault="00E27D3A" w:rsidP="00822BDC">
            <w:pPr>
              <w:rPr>
                <w:rFonts w:cs="Arial"/>
                <w:szCs w:val="22"/>
              </w:rPr>
            </w:pPr>
            <w:r w:rsidRPr="000C5753">
              <w:rPr>
                <w:rFonts w:cs="Arial"/>
                <w:szCs w:val="22"/>
              </w:rPr>
              <w:t>Lesson 1</w:t>
            </w:r>
            <w:r>
              <w:rPr>
                <w:rFonts w:cs="Arial"/>
                <w:szCs w:val="22"/>
              </w:rPr>
              <w:t>6</w:t>
            </w:r>
          </w:p>
        </w:tc>
        <w:tc>
          <w:tcPr>
            <w:tcW w:w="1385" w:type="dxa"/>
          </w:tcPr>
          <w:p w14:paraId="111A715B" w14:textId="1AF5AE12" w:rsidR="00E27D3A" w:rsidRPr="000C5753" w:rsidRDefault="00E27D3A" w:rsidP="00314E88">
            <w:pPr>
              <w:rPr>
                <w:rFonts w:cs="Arial"/>
                <w:szCs w:val="22"/>
              </w:rPr>
            </w:pPr>
            <w:r>
              <w:t>The Covenant and the mitzvot. Another lesson of high challenge including an opportunity for teachers to model good practice for students re the application of the mitzvot.</w:t>
            </w:r>
          </w:p>
        </w:tc>
        <w:tc>
          <w:tcPr>
            <w:tcW w:w="2693" w:type="dxa"/>
          </w:tcPr>
          <w:p w14:paraId="4A46E5BA" w14:textId="564A351F" w:rsidR="00E27D3A" w:rsidRDefault="00257D43" w:rsidP="006475A6">
            <w:r>
              <w:t>To understand t</w:t>
            </w:r>
            <w:r w:rsidR="00E27D3A">
              <w:t>he relationship between free will and the 613 mitzvot</w:t>
            </w:r>
            <w:r>
              <w:t>,</w:t>
            </w:r>
          </w:p>
          <w:p w14:paraId="51721F5F" w14:textId="2192E11E" w:rsidR="00E27D3A" w:rsidRPr="000C5753" w:rsidRDefault="00257D43" w:rsidP="00314E88">
            <w:pPr>
              <w:rPr>
                <w:rFonts w:cs="Arial"/>
                <w:szCs w:val="22"/>
              </w:rPr>
            </w:pPr>
            <w:r>
              <w:t>m</w:t>
            </w:r>
            <w:r w:rsidR="00E27D3A">
              <w:t>itzvot between man and God and mitzvot between man and man, including the difference between them and their importance.</w:t>
            </w:r>
          </w:p>
        </w:tc>
        <w:tc>
          <w:tcPr>
            <w:tcW w:w="2722" w:type="dxa"/>
          </w:tcPr>
          <w:p w14:paraId="2132256C" w14:textId="116CD0E5" w:rsidR="00E27D3A" w:rsidRPr="000C5753" w:rsidRDefault="00E27D3A" w:rsidP="003B6B4F">
            <w:pPr>
              <w:rPr>
                <w:rFonts w:cs="Arial"/>
                <w:szCs w:val="22"/>
              </w:rPr>
            </w:pPr>
            <w:r>
              <w:rPr>
                <w:rFonts w:cs="Arial"/>
                <w:szCs w:val="22"/>
              </w:rPr>
              <w:t>The focus is on understanding the relationship between free will and the mitzvot and the differing focus and significance of the mitzvot</w:t>
            </w:r>
          </w:p>
        </w:tc>
        <w:tc>
          <w:tcPr>
            <w:tcW w:w="4395" w:type="dxa"/>
          </w:tcPr>
          <w:p w14:paraId="21D59835" w14:textId="5B17B104" w:rsidR="00E27D3A" w:rsidRDefault="00E27D3A" w:rsidP="006475A6">
            <w:r>
              <w:t xml:space="preserve">Teachers could start by reminding students about the written Torah and the oral Torah as both given by God to Moses, and that the oral Torah has continued to be developed through the centuries as the 613 mitzvot given to Moses have been interpreted by rabbis for different circumstances and changing society. This interpretation is known as the </w:t>
            </w:r>
            <w:proofErr w:type="spellStart"/>
            <w:r>
              <w:t>halakhah</w:t>
            </w:r>
            <w:proofErr w:type="spellEnd"/>
            <w:r>
              <w:t xml:space="preserve"> (‘the way’ in which a Jew should walk) and is a reminder that Judaism is not just a set of beliefs; it is above all a way of life that stems from and expresses those beliefs and teachings.</w:t>
            </w:r>
          </w:p>
          <w:p w14:paraId="4B23B91B" w14:textId="77777777" w:rsidR="00E27D3A" w:rsidRDefault="00E27D3A" w:rsidP="006475A6">
            <w:r>
              <w:t>Students should know that there are 613 mitzvot (248 positive and 365 negative commands) and that these were organised into different categories by Maimonides.</w:t>
            </w:r>
          </w:p>
          <w:p w14:paraId="34812FEE" w14:textId="77777777" w:rsidR="00E27D3A" w:rsidRDefault="00E27D3A" w:rsidP="006475A6">
            <w:r>
              <w:t xml:space="preserve">They fall into two groups: ritual and ethical laws. Above all, students should know why Jews are expected to obey the mitzvot and their purpose, even those where there might seem to be no obvious reason for them: </w:t>
            </w:r>
          </w:p>
          <w:p w14:paraId="5B187F3F" w14:textId="77777777" w:rsidR="00E27D3A" w:rsidRDefault="00E27D3A" w:rsidP="00E849DB">
            <w:pPr>
              <w:pStyle w:val="ListParagraph"/>
              <w:numPr>
                <w:ilvl w:val="0"/>
                <w:numId w:val="12"/>
              </w:numPr>
            </w:pPr>
            <w:r>
              <w:t>Jews obey the mitzvot because God commanded them.</w:t>
            </w:r>
          </w:p>
          <w:p w14:paraId="437F1A42" w14:textId="383D585E" w:rsidR="00E27D3A" w:rsidRPr="00A2638F" w:rsidRDefault="00E27D3A" w:rsidP="004C5B80">
            <w:pPr>
              <w:pStyle w:val="ListParagraph"/>
              <w:numPr>
                <w:ilvl w:val="0"/>
                <w:numId w:val="12"/>
              </w:numPr>
            </w:pPr>
            <w:r>
              <w:t>Their purpose is that Israel might be holy: Exodus 19:6; Leviticus 19:2.</w:t>
            </w:r>
          </w:p>
        </w:tc>
        <w:tc>
          <w:tcPr>
            <w:tcW w:w="1559" w:type="dxa"/>
          </w:tcPr>
          <w:p w14:paraId="7E41D169" w14:textId="11A48216" w:rsidR="00E27D3A" w:rsidRDefault="00E27D3A" w:rsidP="006475A6">
            <w:r>
              <w:t xml:space="preserve">Copies of the </w:t>
            </w:r>
            <w:proofErr w:type="spellStart"/>
            <w:r>
              <w:t>Tenakh</w:t>
            </w:r>
            <w:proofErr w:type="spellEnd"/>
            <w:r>
              <w:t>/Old Testament.</w:t>
            </w:r>
          </w:p>
          <w:p w14:paraId="6F1F2F46" w14:textId="77777777" w:rsidR="00E27D3A" w:rsidRDefault="00E27D3A" w:rsidP="006475A6"/>
          <w:p w14:paraId="3E0BABF8" w14:textId="1A915DFF" w:rsidR="00E27D3A" w:rsidRDefault="00BE4DC2" w:rsidP="006475A6">
            <w:r>
              <w:t>C</w:t>
            </w:r>
            <w:r w:rsidR="00E27D3A">
              <w:t>hapter</w:t>
            </w:r>
            <w:r>
              <w:t xml:space="preserve"> 1.10</w:t>
            </w:r>
            <w:r w:rsidR="00E27D3A">
              <w:t xml:space="preserve"> of Judaism text books.</w:t>
            </w:r>
          </w:p>
          <w:p w14:paraId="1A6593DB" w14:textId="77777777" w:rsidR="00E27D3A" w:rsidRDefault="00E27D3A" w:rsidP="006475A6"/>
          <w:p w14:paraId="60D1287A" w14:textId="77777777" w:rsidR="00E27D3A" w:rsidRDefault="00E27D3A" w:rsidP="006475A6">
            <w:r>
              <w:t>Internet access for research.</w:t>
            </w:r>
          </w:p>
          <w:p w14:paraId="45E602F6" w14:textId="77777777" w:rsidR="00E27D3A" w:rsidRDefault="00E27D3A" w:rsidP="006475A6"/>
          <w:p w14:paraId="530AB2ED" w14:textId="77777777" w:rsidR="00E27D3A" w:rsidRDefault="00E27D3A" w:rsidP="006475A6">
            <w:r>
              <w:t>Specimen question paper.</w:t>
            </w:r>
          </w:p>
          <w:p w14:paraId="7E1F2FD0" w14:textId="03607674" w:rsidR="00E27D3A" w:rsidRPr="000C5753" w:rsidRDefault="00E27D3A" w:rsidP="006C563B">
            <w:pPr>
              <w:rPr>
                <w:rFonts w:cs="Arial"/>
                <w:szCs w:val="22"/>
              </w:rPr>
            </w:pPr>
          </w:p>
        </w:tc>
        <w:tc>
          <w:tcPr>
            <w:tcW w:w="1559" w:type="dxa"/>
          </w:tcPr>
          <w:p w14:paraId="254CA565" w14:textId="77777777" w:rsidR="00E27D3A" w:rsidRDefault="00A2638F" w:rsidP="006475A6">
            <w:r>
              <w:t>Emphasis on the Oral Torah itself presents an opportunity to promote Oracy. There are opportunities for students to practice reading in this lesson too.</w:t>
            </w:r>
          </w:p>
          <w:p w14:paraId="03AB2545" w14:textId="2AFEBB74" w:rsidR="003544B7" w:rsidRDefault="003544B7" w:rsidP="006475A6">
            <w:r>
              <w:t>The emphasis on Moses’ leadership presents the opportunity to teach pupil leadership.</w:t>
            </w:r>
          </w:p>
        </w:tc>
      </w:tr>
    </w:tbl>
    <w:p w14:paraId="79C8A61E" w14:textId="7D9E9B11" w:rsidR="004C5B80" w:rsidRDefault="004C5B80">
      <w:pPr>
        <w:rPr>
          <w:rFonts w:cs="Arial"/>
          <w:szCs w:val="22"/>
        </w:rPr>
      </w:pPr>
    </w:p>
    <w:tbl>
      <w:tblPr>
        <w:tblStyle w:val="TableGrid"/>
        <w:tblW w:w="15616" w:type="dxa"/>
        <w:jc w:val="center"/>
        <w:tblLayout w:type="fixed"/>
        <w:tblLook w:val="04A0" w:firstRow="1" w:lastRow="0" w:firstColumn="1" w:lastColumn="0" w:noHBand="0" w:noVBand="1"/>
      </w:tblPr>
      <w:tblGrid>
        <w:gridCol w:w="1133"/>
        <w:gridCol w:w="1385"/>
        <w:gridCol w:w="2693"/>
        <w:gridCol w:w="2581"/>
        <w:gridCol w:w="4677"/>
        <w:gridCol w:w="1418"/>
        <w:gridCol w:w="1729"/>
      </w:tblGrid>
      <w:tr w:rsidR="00E27D3A" w:rsidRPr="002530A2" w14:paraId="684D11AD" w14:textId="4B4E1DD3" w:rsidTr="00E43A64">
        <w:trPr>
          <w:trHeight w:val="531"/>
          <w:jc w:val="center"/>
        </w:trPr>
        <w:tc>
          <w:tcPr>
            <w:tcW w:w="1133" w:type="dxa"/>
            <w:shd w:val="clear" w:color="auto" w:fill="D2C8E1"/>
          </w:tcPr>
          <w:p w14:paraId="71D0D8B7" w14:textId="6AF807B6" w:rsidR="00E27D3A" w:rsidRPr="002530A2" w:rsidRDefault="00E27D3A" w:rsidP="002E5C30">
            <w:pPr>
              <w:spacing w:line="240" w:lineRule="auto"/>
              <w:rPr>
                <w:b/>
              </w:rPr>
            </w:pPr>
            <w:r>
              <w:rPr>
                <w:rFonts w:cs="Arial"/>
                <w:szCs w:val="22"/>
              </w:rPr>
              <w:br w:type="page"/>
            </w:r>
            <w:r>
              <w:rPr>
                <w:b/>
              </w:rPr>
              <w:t>Lesson Number</w:t>
            </w:r>
          </w:p>
          <w:p w14:paraId="7416DA0A" w14:textId="77777777" w:rsidR="00E27D3A" w:rsidRPr="002530A2" w:rsidRDefault="00E27D3A" w:rsidP="002E5C30">
            <w:pPr>
              <w:spacing w:line="240" w:lineRule="auto"/>
              <w:rPr>
                <w:b/>
              </w:rPr>
            </w:pPr>
          </w:p>
        </w:tc>
        <w:tc>
          <w:tcPr>
            <w:tcW w:w="1385" w:type="dxa"/>
            <w:shd w:val="clear" w:color="auto" w:fill="D2C8E1"/>
          </w:tcPr>
          <w:p w14:paraId="2BB7B1B0" w14:textId="26486BF0" w:rsidR="00E27D3A" w:rsidRPr="002530A2" w:rsidRDefault="00E27D3A" w:rsidP="002E5C30">
            <w:pPr>
              <w:spacing w:line="240" w:lineRule="auto"/>
              <w:rPr>
                <w:b/>
              </w:rPr>
            </w:pPr>
            <w:r w:rsidRPr="002530A2">
              <w:rPr>
                <w:b/>
              </w:rPr>
              <w:t>Topic title</w:t>
            </w:r>
            <w:r>
              <w:rPr>
                <w:b/>
              </w:rPr>
              <w:t xml:space="preserve"> &amp; teaching approach</w:t>
            </w:r>
          </w:p>
        </w:tc>
        <w:tc>
          <w:tcPr>
            <w:tcW w:w="2693" w:type="dxa"/>
            <w:shd w:val="clear" w:color="auto" w:fill="D2C8E1"/>
          </w:tcPr>
          <w:p w14:paraId="412870BF" w14:textId="122EEC19" w:rsidR="00E27D3A" w:rsidRPr="002530A2" w:rsidRDefault="00E27D3A" w:rsidP="002E5C30">
            <w:pPr>
              <w:spacing w:line="240" w:lineRule="auto"/>
              <w:rPr>
                <w:b/>
              </w:rPr>
            </w:pPr>
            <w:r>
              <w:rPr>
                <w:b/>
              </w:rPr>
              <w:t>Learning objectives &amp; outcomes</w:t>
            </w:r>
          </w:p>
        </w:tc>
        <w:tc>
          <w:tcPr>
            <w:tcW w:w="2581" w:type="dxa"/>
            <w:shd w:val="clear" w:color="auto" w:fill="D2C8E1"/>
          </w:tcPr>
          <w:p w14:paraId="477A37FD" w14:textId="19A5A800" w:rsidR="00E27D3A" w:rsidRPr="002530A2" w:rsidRDefault="00E27D3A" w:rsidP="002E5C30">
            <w:pPr>
              <w:spacing w:line="240" w:lineRule="auto"/>
              <w:rPr>
                <w:b/>
              </w:rPr>
            </w:pPr>
            <w:r>
              <w:rPr>
                <w:b/>
              </w:rPr>
              <w:t>Context</w:t>
            </w:r>
          </w:p>
        </w:tc>
        <w:tc>
          <w:tcPr>
            <w:tcW w:w="4677" w:type="dxa"/>
            <w:shd w:val="clear" w:color="auto" w:fill="D2C8E1"/>
          </w:tcPr>
          <w:p w14:paraId="36C2AE44" w14:textId="77777777" w:rsidR="00E27D3A" w:rsidRPr="002530A2" w:rsidRDefault="00E27D3A" w:rsidP="002E5C30">
            <w:pPr>
              <w:spacing w:line="240" w:lineRule="auto"/>
              <w:rPr>
                <w:b/>
              </w:rPr>
            </w:pPr>
            <w:r w:rsidRPr="002530A2">
              <w:rPr>
                <w:b/>
              </w:rPr>
              <w:t>Learning activity</w:t>
            </w:r>
          </w:p>
        </w:tc>
        <w:tc>
          <w:tcPr>
            <w:tcW w:w="1418" w:type="dxa"/>
            <w:shd w:val="clear" w:color="auto" w:fill="D2C8E1"/>
          </w:tcPr>
          <w:p w14:paraId="65A439DF" w14:textId="77777777" w:rsidR="00E27D3A" w:rsidRPr="002530A2" w:rsidRDefault="00E27D3A" w:rsidP="002E5C30">
            <w:pPr>
              <w:spacing w:line="240" w:lineRule="auto"/>
              <w:rPr>
                <w:b/>
              </w:rPr>
            </w:pPr>
            <w:r w:rsidRPr="002530A2">
              <w:rPr>
                <w:b/>
              </w:rPr>
              <w:t>Resources</w:t>
            </w:r>
          </w:p>
        </w:tc>
        <w:tc>
          <w:tcPr>
            <w:tcW w:w="1729" w:type="dxa"/>
            <w:shd w:val="clear" w:color="auto" w:fill="D2C8E1"/>
          </w:tcPr>
          <w:p w14:paraId="0EDAFDC0" w14:textId="26BA2B05" w:rsidR="00E27D3A" w:rsidRPr="002530A2" w:rsidRDefault="00E43A64" w:rsidP="002E5C30">
            <w:pPr>
              <w:spacing w:line="240" w:lineRule="auto"/>
              <w:rPr>
                <w:b/>
              </w:rPr>
            </w:pPr>
            <w:r>
              <w:rPr>
                <w:b/>
              </w:rPr>
              <w:t>Scaffolding &amp; whole school approaches</w:t>
            </w:r>
          </w:p>
        </w:tc>
      </w:tr>
      <w:tr w:rsidR="00E27D3A" w:rsidRPr="002530A2" w14:paraId="092A79D9" w14:textId="024556EA" w:rsidTr="00E43A64">
        <w:trPr>
          <w:trHeight w:val="531"/>
          <w:jc w:val="center"/>
        </w:trPr>
        <w:tc>
          <w:tcPr>
            <w:tcW w:w="1133" w:type="dxa"/>
            <w:shd w:val="clear" w:color="auto" w:fill="FFFFFF" w:themeFill="background1"/>
          </w:tcPr>
          <w:p w14:paraId="44749734" w14:textId="77777777" w:rsidR="00E27D3A" w:rsidRDefault="00E27D3A" w:rsidP="002E5C30">
            <w:pPr>
              <w:spacing w:line="240" w:lineRule="auto"/>
              <w:rPr>
                <w:b/>
              </w:rPr>
            </w:pPr>
          </w:p>
        </w:tc>
        <w:tc>
          <w:tcPr>
            <w:tcW w:w="1385" w:type="dxa"/>
            <w:shd w:val="clear" w:color="auto" w:fill="FFFFFF" w:themeFill="background1"/>
          </w:tcPr>
          <w:p w14:paraId="47D98D24" w14:textId="77777777" w:rsidR="00E27D3A" w:rsidRPr="002530A2" w:rsidRDefault="00E27D3A" w:rsidP="002E5C30">
            <w:pPr>
              <w:spacing w:line="240" w:lineRule="auto"/>
              <w:rPr>
                <w:b/>
              </w:rPr>
            </w:pPr>
          </w:p>
        </w:tc>
        <w:tc>
          <w:tcPr>
            <w:tcW w:w="2693" w:type="dxa"/>
            <w:shd w:val="clear" w:color="auto" w:fill="FFFFFF" w:themeFill="background1"/>
          </w:tcPr>
          <w:p w14:paraId="00088376" w14:textId="77777777" w:rsidR="00E27D3A" w:rsidRPr="002530A2" w:rsidRDefault="00E27D3A" w:rsidP="002E5C30">
            <w:pPr>
              <w:spacing w:line="240" w:lineRule="auto"/>
              <w:rPr>
                <w:b/>
              </w:rPr>
            </w:pPr>
          </w:p>
        </w:tc>
        <w:tc>
          <w:tcPr>
            <w:tcW w:w="2581" w:type="dxa"/>
            <w:shd w:val="clear" w:color="auto" w:fill="FFFFFF" w:themeFill="background1"/>
          </w:tcPr>
          <w:p w14:paraId="61A7F020" w14:textId="77777777" w:rsidR="00E27D3A" w:rsidRPr="002530A2" w:rsidRDefault="00E27D3A" w:rsidP="002E5C30">
            <w:pPr>
              <w:spacing w:line="240" w:lineRule="auto"/>
              <w:rPr>
                <w:b/>
              </w:rPr>
            </w:pPr>
          </w:p>
        </w:tc>
        <w:tc>
          <w:tcPr>
            <w:tcW w:w="4677" w:type="dxa"/>
            <w:shd w:val="clear" w:color="auto" w:fill="FFFFFF" w:themeFill="background1"/>
          </w:tcPr>
          <w:p w14:paraId="728A39DD" w14:textId="422F0B69" w:rsidR="00E27D3A" w:rsidRDefault="00E27D3A" w:rsidP="004C5B80">
            <w:r>
              <w:t>Students should also be able to distinguish between mitzvot that relate to the relationship between humanity and God and those that relate to the relationship between humans (which includes the world in which they live).</w:t>
            </w:r>
          </w:p>
          <w:p w14:paraId="3BDAC39A" w14:textId="77777777" w:rsidR="00E27D3A" w:rsidRDefault="00E27D3A" w:rsidP="004C5B80">
            <w:r>
              <w:t>Students could look at an abbreviated list of Maimonides’ list of the mitzvot and select three that refer to the relationship between God and humans and three that related to the relationship between humans and their fellow-humans.</w:t>
            </w:r>
          </w:p>
          <w:p w14:paraId="722C8637" w14:textId="77777777" w:rsidR="00E27D3A" w:rsidRDefault="00E27D3A" w:rsidP="004C5B80"/>
          <w:p w14:paraId="528ECF93" w14:textId="77777777" w:rsidR="00E27D3A" w:rsidRDefault="00E27D3A" w:rsidP="004C5B80">
            <w:r>
              <w:t xml:space="preserve">Teachers could recap the story in Genesis 3 as a way of introducing the topic of free will, which is where the distinction between Orthodox and non-Orthodox Judaism can be seen. For Orthodox Jews, free will is about the initial choice to obey rather than to disobey God. Those who choose to obey then seek to obey because that is God’s will. Reform Jews who make the choice to obey continue to exercise free will in which interpretations of the mitzvot they follow. </w:t>
            </w:r>
          </w:p>
          <w:p w14:paraId="37BD5385" w14:textId="499D0C2A" w:rsidR="00E27D3A" w:rsidRDefault="00E27D3A" w:rsidP="004C5B80">
            <w:r>
              <w:t>Students could answer question 3 from the Judaism specimen question paper.</w:t>
            </w:r>
          </w:p>
          <w:p w14:paraId="02B3E68E" w14:textId="60A6C696" w:rsidR="00E27D3A" w:rsidRPr="002530A2" w:rsidRDefault="00E27D3A" w:rsidP="004801FD">
            <w:pPr>
              <w:pStyle w:val="ListParagraph"/>
              <w:rPr>
                <w:b/>
              </w:rPr>
            </w:pPr>
            <w:r>
              <w:t xml:space="preserve"> </w:t>
            </w:r>
          </w:p>
        </w:tc>
        <w:tc>
          <w:tcPr>
            <w:tcW w:w="1418" w:type="dxa"/>
            <w:shd w:val="clear" w:color="auto" w:fill="FFFFFF" w:themeFill="background1"/>
          </w:tcPr>
          <w:p w14:paraId="4AA0780D" w14:textId="77777777" w:rsidR="00E27D3A" w:rsidRPr="002530A2" w:rsidRDefault="00E27D3A" w:rsidP="002E5C30">
            <w:pPr>
              <w:spacing w:line="240" w:lineRule="auto"/>
              <w:rPr>
                <w:b/>
              </w:rPr>
            </w:pPr>
          </w:p>
        </w:tc>
        <w:tc>
          <w:tcPr>
            <w:tcW w:w="1729" w:type="dxa"/>
            <w:shd w:val="clear" w:color="auto" w:fill="FFFFFF" w:themeFill="background1"/>
          </w:tcPr>
          <w:p w14:paraId="39241045" w14:textId="77777777" w:rsidR="00E27D3A" w:rsidRPr="002530A2" w:rsidRDefault="00E27D3A" w:rsidP="002E5C30">
            <w:pPr>
              <w:spacing w:line="240" w:lineRule="auto"/>
              <w:rPr>
                <w:b/>
              </w:rPr>
            </w:pPr>
          </w:p>
        </w:tc>
      </w:tr>
    </w:tbl>
    <w:p w14:paraId="6976621B" w14:textId="7DBA9E75" w:rsidR="00430928" w:rsidRDefault="00430928">
      <w:pPr>
        <w:rPr>
          <w:rFonts w:cs="Arial"/>
          <w:szCs w:val="22"/>
        </w:rPr>
      </w:pPr>
    </w:p>
    <w:p w14:paraId="7B5DFA8B" w14:textId="77777777" w:rsidR="00430928" w:rsidRDefault="00430928">
      <w:pPr>
        <w:spacing w:line="240" w:lineRule="auto"/>
        <w:rPr>
          <w:rFonts w:cs="Arial"/>
          <w:szCs w:val="22"/>
        </w:rPr>
      </w:pPr>
      <w:r>
        <w:rPr>
          <w:rFonts w:cs="Arial"/>
          <w:szCs w:val="22"/>
        </w:rPr>
        <w:br w:type="page"/>
      </w:r>
    </w:p>
    <w:p w14:paraId="7C87B869" w14:textId="77777777" w:rsidR="004C5B80" w:rsidRDefault="004C5B80">
      <w:pPr>
        <w:rPr>
          <w:rFonts w:cs="Arial"/>
          <w:szCs w:val="22"/>
        </w:rPr>
      </w:pPr>
    </w:p>
    <w:tbl>
      <w:tblPr>
        <w:tblStyle w:val="TableGrid"/>
        <w:tblW w:w="15447" w:type="dxa"/>
        <w:jc w:val="center"/>
        <w:tblLayout w:type="fixed"/>
        <w:tblLook w:val="04A0" w:firstRow="1" w:lastRow="0" w:firstColumn="1" w:lastColumn="0" w:noHBand="0" w:noVBand="1"/>
      </w:tblPr>
      <w:tblGrid>
        <w:gridCol w:w="1133"/>
        <w:gridCol w:w="1385"/>
        <w:gridCol w:w="2693"/>
        <w:gridCol w:w="2155"/>
        <w:gridCol w:w="5103"/>
        <w:gridCol w:w="1418"/>
        <w:gridCol w:w="1560"/>
      </w:tblGrid>
      <w:tr w:rsidR="00E27D3A" w:rsidRPr="002530A2" w14:paraId="305104CA" w14:textId="2D00AF06" w:rsidTr="00A2638F">
        <w:trPr>
          <w:trHeight w:val="531"/>
          <w:jc w:val="center"/>
        </w:trPr>
        <w:tc>
          <w:tcPr>
            <w:tcW w:w="1133" w:type="dxa"/>
            <w:shd w:val="clear" w:color="auto" w:fill="D2C8E1"/>
          </w:tcPr>
          <w:p w14:paraId="175E02F1" w14:textId="77777777" w:rsidR="00E27D3A" w:rsidRPr="002530A2" w:rsidRDefault="00E27D3A" w:rsidP="002E5C30">
            <w:pPr>
              <w:spacing w:line="240" w:lineRule="auto"/>
              <w:rPr>
                <w:b/>
              </w:rPr>
            </w:pPr>
            <w:r>
              <w:rPr>
                <w:b/>
              </w:rPr>
              <w:t>Lesson Number</w:t>
            </w:r>
          </w:p>
          <w:p w14:paraId="0CA38A6E" w14:textId="77777777" w:rsidR="00E27D3A" w:rsidRPr="002530A2" w:rsidRDefault="00E27D3A" w:rsidP="002E5C30">
            <w:pPr>
              <w:spacing w:line="240" w:lineRule="auto"/>
              <w:rPr>
                <w:b/>
              </w:rPr>
            </w:pPr>
          </w:p>
        </w:tc>
        <w:tc>
          <w:tcPr>
            <w:tcW w:w="1385" w:type="dxa"/>
            <w:shd w:val="clear" w:color="auto" w:fill="D2C8E1"/>
          </w:tcPr>
          <w:p w14:paraId="79025E3F" w14:textId="4E638459" w:rsidR="00E27D3A" w:rsidRPr="002530A2" w:rsidRDefault="00E27D3A" w:rsidP="002E5C30">
            <w:pPr>
              <w:spacing w:line="240" w:lineRule="auto"/>
              <w:rPr>
                <w:b/>
              </w:rPr>
            </w:pPr>
            <w:r w:rsidRPr="002530A2">
              <w:rPr>
                <w:b/>
              </w:rPr>
              <w:t>Topic title</w:t>
            </w:r>
            <w:r>
              <w:rPr>
                <w:b/>
              </w:rPr>
              <w:t xml:space="preserve"> &amp; teaching approach</w:t>
            </w:r>
          </w:p>
        </w:tc>
        <w:tc>
          <w:tcPr>
            <w:tcW w:w="2693" w:type="dxa"/>
            <w:shd w:val="clear" w:color="auto" w:fill="D2C8E1"/>
          </w:tcPr>
          <w:p w14:paraId="6AE6913E" w14:textId="3AB352E4" w:rsidR="00E27D3A" w:rsidRPr="002530A2" w:rsidRDefault="00E27D3A" w:rsidP="002E5C30">
            <w:pPr>
              <w:spacing w:line="240" w:lineRule="auto"/>
              <w:rPr>
                <w:b/>
              </w:rPr>
            </w:pPr>
            <w:r>
              <w:rPr>
                <w:b/>
              </w:rPr>
              <w:t>Learning objectives &amp; outcomes</w:t>
            </w:r>
          </w:p>
        </w:tc>
        <w:tc>
          <w:tcPr>
            <w:tcW w:w="2155" w:type="dxa"/>
            <w:shd w:val="clear" w:color="auto" w:fill="D2C8E1"/>
          </w:tcPr>
          <w:p w14:paraId="2A5EE931" w14:textId="5CC0CCA4" w:rsidR="00E27D3A" w:rsidRPr="002530A2" w:rsidRDefault="00E27D3A" w:rsidP="002E5C30">
            <w:pPr>
              <w:spacing w:line="240" w:lineRule="auto"/>
              <w:rPr>
                <w:b/>
              </w:rPr>
            </w:pPr>
            <w:r>
              <w:rPr>
                <w:b/>
              </w:rPr>
              <w:t>Context</w:t>
            </w:r>
          </w:p>
        </w:tc>
        <w:tc>
          <w:tcPr>
            <w:tcW w:w="5103" w:type="dxa"/>
            <w:shd w:val="clear" w:color="auto" w:fill="D2C8E1"/>
          </w:tcPr>
          <w:p w14:paraId="1624C569" w14:textId="77777777" w:rsidR="00E27D3A" w:rsidRPr="002530A2" w:rsidRDefault="00E27D3A" w:rsidP="002E5C30">
            <w:pPr>
              <w:spacing w:line="240" w:lineRule="auto"/>
              <w:rPr>
                <w:b/>
              </w:rPr>
            </w:pPr>
            <w:r w:rsidRPr="002530A2">
              <w:rPr>
                <w:b/>
              </w:rPr>
              <w:t>Learning activity</w:t>
            </w:r>
          </w:p>
        </w:tc>
        <w:tc>
          <w:tcPr>
            <w:tcW w:w="1418" w:type="dxa"/>
            <w:shd w:val="clear" w:color="auto" w:fill="D2C8E1"/>
          </w:tcPr>
          <w:p w14:paraId="1BB600FF" w14:textId="77777777" w:rsidR="00E27D3A" w:rsidRPr="002530A2" w:rsidRDefault="00E27D3A" w:rsidP="002E5C30">
            <w:pPr>
              <w:spacing w:line="240" w:lineRule="auto"/>
              <w:rPr>
                <w:b/>
              </w:rPr>
            </w:pPr>
            <w:r w:rsidRPr="002530A2">
              <w:rPr>
                <w:b/>
              </w:rPr>
              <w:t>Resources</w:t>
            </w:r>
          </w:p>
        </w:tc>
        <w:tc>
          <w:tcPr>
            <w:tcW w:w="1560" w:type="dxa"/>
            <w:shd w:val="clear" w:color="auto" w:fill="D2C8E1"/>
          </w:tcPr>
          <w:p w14:paraId="0E473A39" w14:textId="1F06F4FC" w:rsidR="00E27D3A" w:rsidRPr="002530A2" w:rsidRDefault="00E43A64" w:rsidP="002E5C30">
            <w:pPr>
              <w:spacing w:line="240" w:lineRule="auto"/>
              <w:rPr>
                <w:b/>
              </w:rPr>
            </w:pPr>
            <w:r>
              <w:rPr>
                <w:b/>
              </w:rPr>
              <w:t>Scaffolding &amp; whole school approaches</w:t>
            </w:r>
          </w:p>
        </w:tc>
      </w:tr>
      <w:tr w:rsidR="00E27D3A" w:rsidRPr="002530A2" w14:paraId="5943F029" w14:textId="5D91434B" w:rsidTr="00A2638F">
        <w:trPr>
          <w:trHeight w:val="531"/>
          <w:jc w:val="center"/>
        </w:trPr>
        <w:tc>
          <w:tcPr>
            <w:tcW w:w="1133" w:type="dxa"/>
            <w:shd w:val="clear" w:color="auto" w:fill="FFFFFF" w:themeFill="background1"/>
          </w:tcPr>
          <w:p w14:paraId="5E1ECD68" w14:textId="77777777" w:rsidR="00E27D3A" w:rsidRDefault="00E27D3A" w:rsidP="002E5C30">
            <w:pPr>
              <w:spacing w:line="240" w:lineRule="auto"/>
              <w:rPr>
                <w:b/>
              </w:rPr>
            </w:pPr>
          </w:p>
        </w:tc>
        <w:tc>
          <w:tcPr>
            <w:tcW w:w="1385" w:type="dxa"/>
            <w:shd w:val="clear" w:color="auto" w:fill="FFFFFF" w:themeFill="background1"/>
          </w:tcPr>
          <w:p w14:paraId="5EBB08B0" w14:textId="77777777" w:rsidR="00E27D3A" w:rsidRPr="002530A2" w:rsidRDefault="00E27D3A" w:rsidP="002E5C30">
            <w:pPr>
              <w:spacing w:line="240" w:lineRule="auto"/>
              <w:rPr>
                <w:b/>
              </w:rPr>
            </w:pPr>
          </w:p>
        </w:tc>
        <w:tc>
          <w:tcPr>
            <w:tcW w:w="2693" w:type="dxa"/>
            <w:shd w:val="clear" w:color="auto" w:fill="FFFFFF" w:themeFill="background1"/>
          </w:tcPr>
          <w:p w14:paraId="48493615" w14:textId="77777777" w:rsidR="00E27D3A" w:rsidRPr="002530A2" w:rsidRDefault="00E27D3A" w:rsidP="002E5C30">
            <w:pPr>
              <w:spacing w:line="240" w:lineRule="auto"/>
              <w:rPr>
                <w:b/>
              </w:rPr>
            </w:pPr>
          </w:p>
        </w:tc>
        <w:tc>
          <w:tcPr>
            <w:tcW w:w="2155" w:type="dxa"/>
            <w:shd w:val="clear" w:color="auto" w:fill="FFFFFF" w:themeFill="background1"/>
          </w:tcPr>
          <w:p w14:paraId="3BAC9DEB" w14:textId="77777777" w:rsidR="00E27D3A" w:rsidRPr="002530A2" w:rsidRDefault="00E27D3A" w:rsidP="002E5C30">
            <w:pPr>
              <w:spacing w:line="240" w:lineRule="auto"/>
              <w:rPr>
                <w:b/>
              </w:rPr>
            </w:pPr>
          </w:p>
        </w:tc>
        <w:tc>
          <w:tcPr>
            <w:tcW w:w="5103" w:type="dxa"/>
            <w:shd w:val="clear" w:color="auto" w:fill="FFFFFF" w:themeFill="background1"/>
          </w:tcPr>
          <w:p w14:paraId="23CB2652" w14:textId="77777777" w:rsidR="00E27D3A" w:rsidRPr="004801FD" w:rsidRDefault="00E27D3A" w:rsidP="004801FD">
            <w:r w:rsidRPr="004801FD">
              <w:rPr>
                <w:b/>
              </w:rPr>
              <w:t>Differentiation and extension tasks</w:t>
            </w:r>
          </w:p>
          <w:p w14:paraId="4389D24F" w14:textId="77777777" w:rsidR="00E27D3A" w:rsidRPr="004801FD" w:rsidRDefault="00E27D3A" w:rsidP="004801FD">
            <w:r w:rsidRPr="004801FD">
              <w:t>Read Jeremiah 31:33-34, which contains the prophet’s vision of the day when all Israel will obey the mitzvot. Answer some or all of the following questions:</w:t>
            </w:r>
          </w:p>
          <w:p w14:paraId="1CA4A9FA" w14:textId="77777777" w:rsidR="00E27D3A" w:rsidRDefault="00E27D3A" w:rsidP="004801FD">
            <w:pPr>
              <w:pStyle w:val="ListParagraph"/>
              <w:numPr>
                <w:ilvl w:val="0"/>
                <w:numId w:val="29"/>
              </w:numPr>
            </w:pPr>
            <w:r w:rsidRPr="004801FD">
              <w:t>To what does the statement ’I will be their God, and they will be my people’</w:t>
            </w:r>
            <w:r>
              <w:t xml:space="preserve"> refer?</w:t>
            </w:r>
          </w:p>
          <w:p w14:paraId="2C7B4DE6" w14:textId="74198FBE" w:rsidR="00E27D3A" w:rsidRDefault="00E27D3A" w:rsidP="004801FD">
            <w:pPr>
              <w:pStyle w:val="Bullet1"/>
              <w:numPr>
                <w:ilvl w:val="0"/>
                <w:numId w:val="13"/>
              </w:numPr>
            </w:pPr>
            <w:r>
              <w:t>Why will the Jews be able to obey God?</w:t>
            </w:r>
          </w:p>
          <w:p w14:paraId="0A6D7BB5" w14:textId="543C64AD" w:rsidR="00E27D3A" w:rsidRDefault="00E27D3A" w:rsidP="004C5B80">
            <w:pPr>
              <w:pStyle w:val="ListParagraph"/>
              <w:numPr>
                <w:ilvl w:val="0"/>
                <w:numId w:val="13"/>
              </w:numPr>
            </w:pPr>
            <w:r>
              <w:t>The Hebrew word yada (to know)</w:t>
            </w:r>
          </w:p>
          <w:p w14:paraId="04755272" w14:textId="77777777" w:rsidR="00E27D3A" w:rsidRDefault="00E27D3A" w:rsidP="004C5B80">
            <w:pPr>
              <w:pStyle w:val="ListParagraph"/>
            </w:pPr>
            <w:r>
              <w:t>refers to an intimate relationship and not just to intellectual knowledge. How does this affect one’s understanding of this passage in Jeremiah?</w:t>
            </w:r>
          </w:p>
          <w:p w14:paraId="5F619311" w14:textId="77777777" w:rsidR="00E27D3A" w:rsidRDefault="00E27D3A" w:rsidP="004C5B80"/>
          <w:p w14:paraId="23E88435" w14:textId="6710DCB2" w:rsidR="00E27D3A" w:rsidRDefault="00E27D3A" w:rsidP="004C5B80">
            <w:r>
              <w:t xml:space="preserve">Find out about Mitzvah Day on the internet, </w:t>
            </w:r>
            <w:proofErr w:type="spellStart"/>
            <w:r>
              <w:t>eg</w:t>
            </w:r>
            <w:proofErr w:type="spellEnd"/>
            <w:r>
              <w:fldChar w:fldCharType="begin"/>
            </w:r>
            <w:r>
              <w:instrText xml:space="preserve"> HYPERLINK "http://www.mitzvahday.org.uk" </w:instrText>
            </w:r>
            <w:r>
              <w:fldChar w:fldCharType="separate"/>
            </w:r>
            <w:r>
              <w:rPr>
                <w:rStyle w:val="Hyperlink"/>
              </w:rPr>
              <w:t xml:space="preserve"> </w:t>
            </w:r>
            <w:r w:rsidRPr="00180529">
              <w:rPr>
                <w:rStyle w:val="Hyperlink"/>
              </w:rPr>
              <w:t>mitzvahday.org.uk</w:t>
            </w:r>
            <w:r>
              <w:rPr>
                <w:rStyle w:val="Hyperlink"/>
              </w:rPr>
              <w:fldChar w:fldCharType="end"/>
            </w:r>
          </w:p>
          <w:p w14:paraId="2A249FD9" w14:textId="77777777" w:rsidR="00E27D3A" w:rsidRDefault="00E27D3A" w:rsidP="004C5B80">
            <w:pPr>
              <w:pStyle w:val="ListParagraph"/>
              <w:numPr>
                <w:ilvl w:val="0"/>
                <w:numId w:val="14"/>
              </w:numPr>
            </w:pPr>
            <w:r>
              <w:t>When it is celebrated.</w:t>
            </w:r>
          </w:p>
          <w:p w14:paraId="5A152351" w14:textId="77777777" w:rsidR="00E27D3A" w:rsidRDefault="00E27D3A" w:rsidP="004C5B80">
            <w:pPr>
              <w:pStyle w:val="ListParagraph"/>
              <w:numPr>
                <w:ilvl w:val="0"/>
                <w:numId w:val="14"/>
              </w:numPr>
            </w:pPr>
            <w:r>
              <w:t>How it is celebrated.</w:t>
            </w:r>
          </w:p>
          <w:p w14:paraId="77F8D24F" w14:textId="77777777" w:rsidR="00E27D3A" w:rsidRDefault="00E27D3A" w:rsidP="004C5B80">
            <w:pPr>
              <w:pStyle w:val="ListParagraph"/>
              <w:numPr>
                <w:ilvl w:val="0"/>
                <w:numId w:val="14"/>
              </w:numPr>
            </w:pPr>
            <w:r>
              <w:t>How it links to justice, charity, kindness and healing the world.</w:t>
            </w:r>
          </w:p>
          <w:p w14:paraId="1E134A7C" w14:textId="77777777" w:rsidR="00E27D3A" w:rsidRDefault="00E27D3A" w:rsidP="004C5B80">
            <w:pPr>
              <w:spacing w:line="240" w:lineRule="auto"/>
            </w:pPr>
            <w:r>
              <w:t>Give examples of activities that took place on the most recent Day.</w:t>
            </w:r>
          </w:p>
          <w:p w14:paraId="6833157D" w14:textId="1FA91285" w:rsidR="00E27D3A" w:rsidRPr="002530A2" w:rsidRDefault="00E27D3A" w:rsidP="004C5B80">
            <w:pPr>
              <w:spacing w:line="240" w:lineRule="auto"/>
              <w:rPr>
                <w:b/>
              </w:rPr>
            </w:pPr>
          </w:p>
        </w:tc>
        <w:tc>
          <w:tcPr>
            <w:tcW w:w="1418" w:type="dxa"/>
            <w:shd w:val="clear" w:color="auto" w:fill="FFFFFF" w:themeFill="background1"/>
          </w:tcPr>
          <w:p w14:paraId="0ACC4371" w14:textId="77777777" w:rsidR="00E27D3A" w:rsidRPr="002530A2" w:rsidRDefault="00E27D3A" w:rsidP="002E5C30">
            <w:pPr>
              <w:spacing w:line="240" w:lineRule="auto"/>
              <w:rPr>
                <w:b/>
              </w:rPr>
            </w:pPr>
          </w:p>
        </w:tc>
        <w:tc>
          <w:tcPr>
            <w:tcW w:w="1560" w:type="dxa"/>
            <w:shd w:val="clear" w:color="auto" w:fill="FFFFFF" w:themeFill="background1"/>
          </w:tcPr>
          <w:p w14:paraId="28CF82FE" w14:textId="77777777" w:rsidR="00E27D3A" w:rsidRPr="002530A2" w:rsidRDefault="00E27D3A" w:rsidP="002E5C30">
            <w:pPr>
              <w:spacing w:line="240" w:lineRule="auto"/>
              <w:rPr>
                <w:b/>
              </w:rPr>
            </w:pPr>
          </w:p>
        </w:tc>
      </w:tr>
    </w:tbl>
    <w:p w14:paraId="2199C875" w14:textId="77777777" w:rsidR="004C5B80" w:rsidRDefault="004C5B80">
      <w:pPr>
        <w:rPr>
          <w:rFonts w:cs="Arial"/>
          <w:szCs w:val="22"/>
        </w:rPr>
      </w:pPr>
    </w:p>
    <w:p w14:paraId="117CEA0F" w14:textId="515AA907" w:rsidR="006610EE" w:rsidRPr="000C5753" w:rsidRDefault="006610EE">
      <w:pPr>
        <w:rPr>
          <w:rFonts w:cs="Arial"/>
          <w:szCs w:val="22"/>
        </w:rPr>
      </w:pPr>
      <w:r w:rsidRPr="000C5753">
        <w:rPr>
          <w:rFonts w:cs="Arial"/>
          <w:szCs w:val="22"/>
        </w:rPr>
        <w:br w:type="page"/>
      </w:r>
    </w:p>
    <w:tbl>
      <w:tblPr>
        <w:tblStyle w:val="TableGrid"/>
        <w:tblW w:w="15871" w:type="dxa"/>
        <w:jc w:val="center"/>
        <w:tblLayout w:type="fixed"/>
        <w:tblLook w:val="04A0" w:firstRow="1" w:lastRow="0" w:firstColumn="1" w:lastColumn="0" w:noHBand="0" w:noVBand="1"/>
      </w:tblPr>
      <w:tblGrid>
        <w:gridCol w:w="1133"/>
        <w:gridCol w:w="1385"/>
        <w:gridCol w:w="2693"/>
        <w:gridCol w:w="2722"/>
        <w:gridCol w:w="4536"/>
        <w:gridCol w:w="1701"/>
        <w:gridCol w:w="1701"/>
      </w:tblGrid>
      <w:tr w:rsidR="00E27D3A" w:rsidRPr="002530A2" w14:paraId="3BF7C459" w14:textId="5E94CCA4" w:rsidTr="00E27D3A">
        <w:trPr>
          <w:trHeight w:val="531"/>
          <w:jc w:val="center"/>
        </w:trPr>
        <w:tc>
          <w:tcPr>
            <w:tcW w:w="1133" w:type="dxa"/>
            <w:shd w:val="clear" w:color="auto" w:fill="D2C8E1"/>
          </w:tcPr>
          <w:p w14:paraId="296D9F4D" w14:textId="77777777" w:rsidR="00E27D3A" w:rsidRPr="002530A2" w:rsidRDefault="00E27D3A" w:rsidP="00F95144">
            <w:pPr>
              <w:spacing w:line="240" w:lineRule="auto"/>
              <w:rPr>
                <w:b/>
              </w:rPr>
            </w:pPr>
            <w:r>
              <w:rPr>
                <w:b/>
              </w:rPr>
              <w:lastRenderedPageBreak/>
              <w:t>Lesson Number</w:t>
            </w:r>
          </w:p>
          <w:p w14:paraId="6D851FEA" w14:textId="77777777" w:rsidR="00E27D3A" w:rsidRPr="002530A2" w:rsidRDefault="00E27D3A" w:rsidP="00F95144">
            <w:pPr>
              <w:spacing w:line="240" w:lineRule="auto"/>
              <w:rPr>
                <w:b/>
              </w:rPr>
            </w:pPr>
          </w:p>
        </w:tc>
        <w:tc>
          <w:tcPr>
            <w:tcW w:w="1385" w:type="dxa"/>
            <w:shd w:val="clear" w:color="auto" w:fill="D2C8E1"/>
          </w:tcPr>
          <w:p w14:paraId="27265722" w14:textId="6E3994C6" w:rsidR="00E27D3A" w:rsidRPr="002530A2" w:rsidRDefault="00E27D3A" w:rsidP="00F95144">
            <w:pPr>
              <w:spacing w:line="240" w:lineRule="auto"/>
              <w:rPr>
                <w:b/>
              </w:rPr>
            </w:pPr>
            <w:r w:rsidRPr="002530A2">
              <w:rPr>
                <w:b/>
              </w:rPr>
              <w:t>Topic title</w:t>
            </w:r>
            <w:r>
              <w:rPr>
                <w:b/>
              </w:rPr>
              <w:t xml:space="preserve"> &amp; teaching approach</w:t>
            </w:r>
          </w:p>
        </w:tc>
        <w:tc>
          <w:tcPr>
            <w:tcW w:w="2693" w:type="dxa"/>
            <w:shd w:val="clear" w:color="auto" w:fill="D2C8E1"/>
          </w:tcPr>
          <w:p w14:paraId="04E98840" w14:textId="13066D95" w:rsidR="00E27D3A" w:rsidRPr="002530A2" w:rsidRDefault="00E27D3A" w:rsidP="00F95144">
            <w:pPr>
              <w:spacing w:line="240" w:lineRule="auto"/>
              <w:rPr>
                <w:b/>
              </w:rPr>
            </w:pPr>
            <w:r>
              <w:rPr>
                <w:b/>
              </w:rPr>
              <w:t>Learning objectives &amp; outcomes</w:t>
            </w:r>
          </w:p>
        </w:tc>
        <w:tc>
          <w:tcPr>
            <w:tcW w:w="2722" w:type="dxa"/>
            <w:shd w:val="clear" w:color="auto" w:fill="D2C8E1"/>
          </w:tcPr>
          <w:p w14:paraId="0E1CAB03" w14:textId="5D6643A5" w:rsidR="00E27D3A" w:rsidRPr="002530A2" w:rsidRDefault="00E27D3A" w:rsidP="00F95144">
            <w:pPr>
              <w:spacing w:line="240" w:lineRule="auto"/>
              <w:rPr>
                <w:b/>
              </w:rPr>
            </w:pPr>
            <w:r>
              <w:rPr>
                <w:b/>
              </w:rPr>
              <w:t>Context</w:t>
            </w:r>
          </w:p>
        </w:tc>
        <w:tc>
          <w:tcPr>
            <w:tcW w:w="4536" w:type="dxa"/>
            <w:shd w:val="clear" w:color="auto" w:fill="D2C8E1"/>
          </w:tcPr>
          <w:p w14:paraId="7CD9488F" w14:textId="77777777" w:rsidR="00E27D3A" w:rsidRPr="002530A2" w:rsidRDefault="00E27D3A" w:rsidP="00F95144">
            <w:pPr>
              <w:spacing w:line="240" w:lineRule="auto"/>
              <w:rPr>
                <w:b/>
              </w:rPr>
            </w:pPr>
            <w:r w:rsidRPr="002530A2">
              <w:rPr>
                <w:b/>
              </w:rPr>
              <w:t>Learning activity</w:t>
            </w:r>
          </w:p>
        </w:tc>
        <w:tc>
          <w:tcPr>
            <w:tcW w:w="1701" w:type="dxa"/>
            <w:shd w:val="clear" w:color="auto" w:fill="D2C8E1"/>
          </w:tcPr>
          <w:p w14:paraId="36C1982D" w14:textId="77777777" w:rsidR="00E27D3A" w:rsidRPr="002530A2" w:rsidRDefault="00E27D3A" w:rsidP="00F95144">
            <w:pPr>
              <w:spacing w:line="240" w:lineRule="auto"/>
              <w:rPr>
                <w:b/>
              </w:rPr>
            </w:pPr>
            <w:r w:rsidRPr="002530A2">
              <w:rPr>
                <w:b/>
              </w:rPr>
              <w:t>Resources</w:t>
            </w:r>
          </w:p>
        </w:tc>
        <w:tc>
          <w:tcPr>
            <w:tcW w:w="1701" w:type="dxa"/>
            <w:shd w:val="clear" w:color="auto" w:fill="D2C8E1"/>
          </w:tcPr>
          <w:p w14:paraId="0D7BAA2A" w14:textId="68F12210" w:rsidR="00E27D3A" w:rsidRPr="002530A2" w:rsidRDefault="00E43A64" w:rsidP="00F95144">
            <w:pPr>
              <w:spacing w:line="240" w:lineRule="auto"/>
              <w:rPr>
                <w:b/>
              </w:rPr>
            </w:pPr>
            <w:r>
              <w:rPr>
                <w:b/>
              </w:rPr>
              <w:t>Scaffolding &amp; whole school approaches</w:t>
            </w:r>
          </w:p>
        </w:tc>
      </w:tr>
      <w:tr w:rsidR="00E27D3A" w:rsidRPr="000C5753" w14:paraId="7D0EA542" w14:textId="5C3BC707" w:rsidTr="00E27D3A">
        <w:trPr>
          <w:trHeight w:val="268"/>
          <w:jc w:val="center"/>
        </w:trPr>
        <w:tc>
          <w:tcPr>
            <w:tcW w:w="1133" w:type="dxa"/>
          </w:tcPr>
          <w:p w14:paraId="248D6520" w14:textId="1099D147" w:rsidR="00E27D3A" w:rsidRPr="000C5753" w:rsidRDefault="00E27D3A" w:rsidP="00822BDC">
            <w:pPr>
              <w:rPr>
                <w:rFonts w:cs="Arial"/>
                <w:szCs w:val="22"/>
              </w:rPr>
            </w:pPr>
            <w:r w:rsidRPr="000C5753">
              <w:rPr>
                <w:rFonts w:cs="Arial"/>
                <w:szCs w:val="22"/>
              </w:rPr>
              <w:t>Lesson 1</w:t>
            </w:r>
            <w:r>
              <w:rPr>
                <w:rFonts w:cs="Arial"/>
                <w:szCs w:val="22"/>
              </w:rPr>
              <w:t>7</w:t>
            </w:r>
          </w:p>
        </w:tc>
        <w:tc>
          <w:tcPr>
            <w:tcW w:w="1385" w:type="dxa"/>
          </w:tcPr>
          <w:p w14:paraId="5F6D326C" w14:textId="35484578" w:rsidR="00E27D3A" w:rsidRPr="000C5753" w:rsidRDefault="00E27D3A" w:rsidP="00314E88">
            <w:pPr>
              <w:rPr>
                <w:rFonts w:cs="Arial"/>
                <w:szCs w:val="22"/>
              </w:rPr>
            </w:pPr>
            <w:r>
              <w:t>The synagogue and worship. An opportunity for teacher questioning and explanation on the topic of Jewish worship.</w:t>
            </w:r>
          </w:p>
        </w:tc>
        <w:tc>
          <w:tcPr>
            <w:tcW w:w="2693" w:type="dxa"/>
          </w:tcPr>
          <w:p w14:paraId="71BFE9AA" w14:textId="33684076" w:rsidR="00E27D3A" w:rsidRDefault="00257D43" w:rsidP="006475A6">
            <w:r>
              <w:t>To understand t</w:t>
            </w:r>
            <w:r w:rsidR="00E27D3A">
              <w:t>he synagogue and its importance.</w:t>
            </w:r>
          </w:p>
          <w:p w14:paraId="7B34431B" w14:textId="6A74081B" w:rsidR="00E27D3A" w:rsidRPr="000C5753" w:rsidRDefault="00E27D3A" w:rsidP="00314E88">
            <w:pPr>
              <w:rPr>
                <w:rFonts w:cs="Arial"/>
                <w:szCs w:val="22"/>
              </w:rPr>
            </w:pPr>
            <w:r>
              <w:t>The design and religious  features of synagogues including reading platform (bimah), ark (</w:t>
            </w:r>
            <w:proofErr w:type="spellStart"/>
            <w:r>
              <w:t>aron</w:t>
            </w:r>
            <w:proofErr w:type="spellEnd"/>
            <w:r>
              <w:t xml:space="preserve"> </w:t>
            </w:r>
            <w:proofErr w:type="spellStart"/>
            <w:r>
              <w:t>hakodesh</w:t>
            </w:r>
            <w:proofErr w:type="spellEnd"/>
            <w:r>
              <w:t>), ever burning light (</w:t>
            </w:r>
            <w:proofErr w:type="spellStart"/>
            <w:r>
              <w:t>ner</w:t>
            </w:r>
            <w:proofErr w:type="spellEnd"/>
            <w:r>
              <w:t xml:space="preserve"> </w:t>
            </w:r>
            <w:proofErr w:type="spellStart"/>
            <w:r>
              <w:t>tamid</w:t>
            </w:r>
            <w:proofErr w:type="spellEnd"/>
            <w:r>
              <w:t>) and associated practices; differences between Orthodox and Reform synagogues.</w:t>
            </w:r>
          </w:p>
        </w:tc>
        <w:tc>
          <w:tcPr>
            <w:tcW w:w="2722" w:type="dxa"/>
          </w:tcPr>
          <w:p w14:paraId="51971F92" w14:textId="0067DC7D" w:rsidR="00E27D3A" w:rsidRPr="000C5753" w:rsidRDefault="00E27D3A">
            <w:pPr>
              <w:rPr>
                <w:rFonts w:cs="Arial"/>
                <w:szCs w:val="22"/>
              </w:rPr>
            </w:pPr>
            <w:r>
              <w:t>The focus is on understanding: the origins of the synagogue and the links between its features and those of the Temple; the differences between Orthodox and Reform synagogues and the reason for them.</w:t>
            </w:r>
          </w:p>
        </w:tc>
        <w:tc>
          <w:tcPr>
            <w:tcW w:w="4536" w:type="dxa"/>
          </w:tcPr>
          <w:p w14:paraId="2B82515F" w14:textId="77777777" w:rsidR="00E27D3A" w:rsidRDefault="00E27D3A" w:rsidP="006475A6">
            <w:r>
              <w:t>Teachers could start by asking students for their understanding of the term ‘worship’ and discussing why all religions think it is important. They could then outline the history of Jewish places of worship: the Tabernacle, the Temple and synagogues. Students could be given a handout that contains the key points and they could be shown or find for themselves images of synagogues throughout the centuries and around the world.</w:t>
            </w:r>
          </w:p>
          <w:p w14:paraId="61FED53B" w14:textId="77777777" w:rsidR="00E27D3A" w:rsidRDefault="00E27D3A" w:rsidP="006475A6"/>
          <w:p w14:paraId="41787890" w14:textId="77777777" w:rsidR="00E27D3A" w:rsidRDefault="00E27D3A" w:rsidP="006475A6">
            <w:r>
              <w:t xml:space="preserve">Students should realise that a synagogue is not just a place for worship. They could be enabled to do this by finding out and completing a worksheet on the meaning of ‘synagogue’ significance of other names given to synagogues: synagogue (Greek), shul (Yiddish), </w:t>
            </w:r>
            <w:proofErr w:type="spellStart"/>
            <w:r>
              <w:t>beit</w:t>
            </w:r>
            <w:proofErr w:type="spellEnd"/>
            <w:r>
              <w:t xml:space="preserve"> </w:t>
            </w:r>
            <w:proofErr w:type="spellStart"/>
            <w:r>
              <w:t>kenesset</w:t>
            </w:r>
            <w:proofErr w:type="spellEnd"/>
            <w:r>
              <w:t xml:space="preserve"> (Hebrew), </w:t>
            </w:r>
            <w:proofErr w:type="spellStart"/>
            <w:r>
              <w:t>beit</w:t>
            </w:r>
            <w:proofErr w:type="spellEnd"/>
            <w:r>
              <w:t xml:space="preserve"> </w:t>
            </w:r>
            <w:proofErr w:type="spellStart"/>
            <w:r>
              <w:t>tefilah</w:t>
            </w:r>
            <w:proofErr w:type="spellEnd"/>
            <w:r>
              <w:t xml:space="preserve"> (Hebrew), </w:t>
            </w:r>
            <w:proofErr w:type="spellStart"/>
            <w:r>
              <w:t>beit</w:t>
            </w:r>
            <w:proofErr w:type="spellEnd"/>
            <w:r>
              <w:t xml:space="preserve"> midrash (Hebrew). Why do Reform Jews use the word ‘temple’?</w:t>
            </w:r>
          </w:p>
          <w:p w14:paraId="45B60660" w14:textId="77777777" w:rsidR="00E27D3A" w:rsidRDefault="00E27D3A" w:rsidP="006475A6">
            <w:r>
              <w:t>Students could visit Orthodox and Reform synagogues or if this is not possible, work through virtual tours that are available on the internet.</w:t>
            </w:r>
          </w:p>
          <w:p w14:paraId="08471A5E" w14:textId="77777777" w:rsidR="00E27D3A" w:rsidRDefault="00E27D3A" w:rsidP="006475A6"/>
          <w:p w14:paraId="072CD544" w14:textId="7CF0BD42" w:rsidR="00E27D3A" w:rsidRPr="000C5753" w:rsidRDefault="00E27D3A" w:rsidP="00057BAE">
            <w:pPr>
              <w:rPr>
                <w:rFonts w:cs="Arial"/>
                <w:szCs w:val="22"/>
              </w:rPr>
            </w:pPr>
            <w:r>
              <w:t xml:space="preserve">They need to know the layout and key features (outside and inside) of synagogues and their links with the Temple. </w:t>
            </w:r>
          </w:p>
        </w:tc>
        <w:tc>
          <w:tcPr>
            <w:tcW w:w="1701" w:type="dxa"/>
          </w:tcPr>
          <w:p w14:paraId="0E7F177D" w14:textId="6A6BCC2F" w:rsidR="00E27D3A" w:rsidRDefault="00E27D3A" w:rsidP="002C095A">
            <w:r>
              <w:t xml:space="preserve">Copies of the </w:t>
            </w:r>
            <w:proofErr w:type="spellStart"/>
            <w:r>
              <w:t>Tenakh</w:t>
            </w:r>
            <w:proofErr w:type="spellEnd"/>
            <w:r>
              <w:t>/Old Testament.</w:t>
            </w:r>
          </w:p>
          <w:p w14:paraId="754B81B4" w14:textId="6EE485C6" w:rsidR="00E27D3A" w:rsidRDefault="00BE4DC2" w:rsidP="002C095A">
            <w:r>
              <w:t>C</w:t>
            </w:r>
            <w:r w:rsidR="00E27D3A">
              <w:t>hapter</w:t>
            </w:r>
            <w:r>
              <w:t>s 2.1 &amp; 2.2</w:t>
            </w:r>
            <w:r w:rsidR="00E27D3A">
              <w:t xml:space="preserve"> of Judaism text books.</w:t>
            </w:r>
          </w:p>
          <w:p w14:paraId="6CBBC1C3" w14:textId="3F276FAB" w:rsidR="00E27D3A" w:rsidRDefault="00E27D3A" w:rsidP="002C095A">
            <w:r>
              <w:t>Internet access for research.</w:t>
            </w:r>
          </w:p>
          <w:p w14:paraId="7A053AEA" w14:textId="66F3D487" w:rsidR="00E27D3A" w:rsidRDefault="00E27D3A" w:rsidP="002C095A">
            <w:r>
              <w:t>Handout on history of Jewish places of worship.</w:t>
            </w:r>
          </w:p>
          <w:p w14:paraId="35B2248F" w14:textId="332D1DFA" w:rsidR="00E27D3A" w:rsidRDefault="00E27D3A" w:rsidP="002C095A">
            <w:r>
              <w:t>Worksheet.</w:t>
            </w:r>
          </w:p>
          <w:p w14:paraId="27B27862" w14:textId="77777777" w:rsidR="00E27D3A" w:rsidRDefault="00E27D3A" w:rsidP="002C095A">
            <w:r>
              <w:t>Visit to Orthodox and Reform synagogues.</w:t>
            </w:r>
          </w:p>
          <w:p w14:paraId="0E315E0A" w14:textId="77777777" w:rsidR="00E27D3A" w:rsidRDefault="00E27D3A" w:rsidP="002C095A"/>
          <w:p w14:paraId="04C10C04" w14:textId="77777777" w:rsidR="00E27D3A" w:rsidRDefault="00E27D3A" w:rsidP="002C095A">
            <w:r>
              <w:t>Floor plans showing layout of Orthodox and Reform synagogues.</w:t>
            </w:r>
          </w:p>
          <w:p w14:paraId="16F1622D" w14:textId="77777777" w:rsidR="00E27D3A" w:rsidRDefault="00E27D3A" w:rsidP="002C095A"/>
          <w:p w14:paraId="7CF6A2B5" w14:textId="77777777" w:rsidR="00E27D3A" w:rsidRDefault="00E27D3A" w:rsidP="002C095A">
            <w:r>
              <w:t>Specimen Judaism paper.</w:t>
            </w:r>
          </w:p>
          <w:p w14:paraId="0A0BAD93" w14:textId="5E6B0C81" w:rsidR="00E27D3A" w:rsidRPr="000C5753" w:rsidRDefault="00E27D3A" w:rsidP="006C563B">
            <w:pPr>
              <w:rPr>
                <w:rFonts w:cs="Arial"/>
                <w:szCs w:val="22"/>
              </w:rPr>
            </w:pPr>
          </w:p>
        </w:tc>
        <w:tc>
          <w:tcPr>
            <w:tcW w:w="1701" w:type="dxa"/>
          </w:tcPr>
          <w:p w14:paraId="7C4F331A" w14:textId="1E5CD533" w:rsidR="00E27D3A" w:rsidRDefault="005B7FF2" w:rsidP="002C095A">
            <w:r>
              <w:t>Class discussions on worship are an opportunity to explicitly promote Oracy here.</w:t>
            </w:r>
          </w:p>
        </w:tc>
      </w:tr>
    </w:tbl>
    <w:p w14:paraId="15BEDCCC" w14:textId="41BB1CDE" w:rsidR="0008179C" w:rsidRDefault="0008179C"/>
    <w:tbl>
      <w:tblPr>
        <w:tblStyle w:val="TableGrid"/>
        <w:tblW w:w="15730" w:type="dxa"/>
        <w:jc w:val="center"/>
        <w:tblLayout w:type="fixed"/>
        <w:tblLook w:val="04A0" w:firstRow="1" w:lastRow="0" w:firstColumn="1" w:lastColumn="0" w:noHBand="0" w:noVBand="1"/>
      </w:tblPr>
      <w:tblGrid>
        <w:gridCol w:w="1133"/>
        <w:gridCol w:w="1385"/>
        <w:gridCol w:w="2693"/>
        <w:gridCol w:w="2581"/>
        <w:gridCol w:w="4536"/>
        <w:gridCol w:w="1701"/>
        <w:gridCol w:w="1701"/>
      </w:tblGrid>
      <w:tr w:rsidR="00E27D3A" w:rsidRPr="002530A2" w14:paraId="786870C1" w14:textId="6240591A" w:rsidTr="00E27D3A">
        <w:trPr>
          <w:trHeight w:val="531"/>
          <w:jc w:val="center"/>
        </w:trPr>
        <w:tc>
          <w:tcPr>
            <w:tcW w:w="1133" w:type="dxa"/>
            <w:shd w:val="clear" w:color="auto" w:fill="D2C8E1"/>
          </w:tcPr>
          <w:p w14:paraId="7BA3AA5E" w14:textId="7765C18B" w:rsidR="00E27D3A" w:rsidRPr="002530A2" w:rsidRDefault="00E27D3A" w:rsidP="002E5C30">
            <w:pPr>
              <w:spacing w:line="240" w:lineRule="auto"/>
              <w:rPr>
                <w:b/>
              </w:rPr>
            </w:pPr>
            <w:r>
              <w:rPr>
                <w:b/>
              </w:rPr>
              <w:t>Lesson Number</w:t>
            </w:r>
          </w:p>
          <w:p w14:paraId="50CBCB2A" w14:textId="77777777" w:rsidR="00E27D3A" w:rsidRPr="002530A2" w:rsidRDefault="00E27D3A" w:rsidP="002E5C30">
            <w:pPr>
              <w:spacing w:line="240" w:lineRule="auto"/>
              <w:rPr>
                <w:b/>
              </w:rPr>
            </w:pPr>
          </w:p>
        </w:tc>
        <w:tc>
          <w:tcPr>
            <w:tcW w:w="1385" w:type="dxa"/>
            <w:shd w:val="clear" w:color="auto" w:fill="D2C8E1"/>
          </w:tcPr>
          <w:p w14:paraId="353DDD34" w14:textId="05C69156" w:rsidR="00E27D3A" w:rsidRPr="002530A2" w:rsidRDefault="00E27D3A" w:rsidP="002E5C30">
            <w:pPr>
              <w:spacing w:line="240" w:lineRule="auto"/>
              <w:rPr>
                <w:b/>
              </w:rPr>
            </w:pPr>
            <w:r w:rsidRPr="002530A2">
              <w:rPr>
                <w:b/>
              </w:rPr>
              <w:t>Topic title</w:t>
            </w:r>
            <w:r>
              <w:rPr>
                <w:b/>
              </w:rPr>
              <w:t xml:space="preserve"> &amp; teaching approach</w:t>
            </w:r>
          </w:p>
        </w:tc>
        <w:tc>
          <w:tcPr>
            <w:tcW w:w="2693" w:type="dxa"/>
            <w:shd w:val="clear" w:color="auto" w:fill="D2C8E1"/>
          </w:tcPr>
          <w:p w14:paraId="215BF0A7" w14:textId="79231A66" w:rsidR="00E27D3A" w:rsidRPr="002530A2" w:rsidRDefault="00E27D3A" w:rsidP="002E5C30">
            <w:pPr>
              <w:spacing w:line="240" w:lineRule="auto"/>
              <w:rPr>
                <w:b/>
              </w:rPr>
            </w:pPr>
            <w:r>
              <w:rPr>
                <w:b/>
              </w:rPr>
              <w:t>Learning objectives &amp; outcomes</w:t>
            </w:r>
          </w:p>
        </w:tc>
        <w:tc>
          <w:tcPr>
            <w:tcW w:w="2581" w:type="dxa"/>
            <w:shd w:val="clear" w:color="auto" w:fill="D2C8E1"/>
          </w:tcPr>
          <w:p w14:paraId="5F2C0B8F" w14:textId="2186FC70" w:rsidR="00E27D3A" w:rsidRPr="002530A2" w:rsidRDefault="00E27D3A" w:rsidP="002E5C30">
            <w:pPr>
              <w:spacing w:line="240" w:lineRule="auto"/>
              <w:rPr>
                <w:b/>
              </w:rPr>
            </w:pPr>
            <w:r>
              <w:rPr>
                <w:b/>
              </w:rPr>
              <w:t>Context</w:t>
            </w:r>
          </w:p>
        </w:tc>
        <w:tc>
          <w:tcPr>
            <w:tcW w:w="4536" w:type="dxa"/>
            <w:shd w:val="clear" w:color="auto" w:fill="D2C8E1"/>
          </w:tcPr>
          <w:p w14:paraId="37C4656F" w14:textId="77777777" w:rsidR="00E27D3A" w:rsidRPr="002530A2" w:rsidRDefault="00E27D3A" w:rsidP="002E5C30">
            <w:pPr>
              <w:spacing w:line="240" w:lineRule="auto"/>
              <w:rPr>
                <w:b/>
              </w:rPr>
            </w:pPr>
            <w:r w:rsidRPr="002530A2">
              <w:rPr>
                <w:b/>
              </w:rPr>
              <w:t>Learning activity</w:t>
            </w:r>
          </w:p>
        </w:tc>
        <w:tc>
          <w:tcPr>
            <w:tcW w:w="1701" w:type="dxa"/>
            <w:shd w:val="clear" w:color="auto" w:fill="D2C8E1"/>
          </w:tcPr>
          <w:p w14:paraId="0474302A" w14:textId="77777777" w:rsidR="00E27D3A" w:rsidRPr="002530A2" w:rsidRDefault="00E27D3A" w:rsidP="002E5C30">
            <w:pPr>
              <w:spacing w:line="240" w:lineRule="auto"/>
              <w:rPr>
                <w:b/>
              </w:rPr>
            </w:pPr>
            <w:r w:rsidRPr="002530A2">
              <w:rPr>
                <w:b/>
              </w:rPr>
              <w:t>Resources</w:t>
            </w:r>
          </w:p>
        </w:tc>
        <w:tc>
          <w:tcPr>
            <w:tcW w:w="1701" w:type="dxa"/>
            <w:shd w:val="clear" w:color="auto" w:fill="D2C8E1"/>
          </w:tcPr>
          <w:p w14:paraId="59A727EA" w14:textId="05B4BAB3" w:rsidR="00E27D3A" w:rsidRPr="002530A2" w:rsidRDefault="00E43A64" w:rsidP="002E5C30">
            <w:pPr>
              <w:spacing w:line="240" w:lineRule="auto"/>
              <w:rPr>
                <w:b/>
              </w:rPr>
            </w:pPr>
            <w:r>
              <w:rPr>
                <w:b/>
              </w:rPr>
              <w:t>Scaffolding &amp; whole school approaches</w:t>
            </w:r>
          </w:p>
        </w:tc>
      </w:tr>
      <w:tr w:rsidR="00E27D3A" w:rsidRPr="002530A2" w14:paraId="592CEAF2" w14:textId="7CB3244E" w:rsidTr="00E27D3A">
        <w:trPr>
          <w:trHeight w:val="531"/>
          <w:jc w:val="center"/>
        </w:trPr>
        <w:tc>
          <w:tcPr>
            <w:tcW w:w="1133" w:type="dxa"/>
            <w:shd w:val="clear" w:color="auto" w:fill="FFFFFF" w:themeFill="background1"/>
          </w:tcPr>
          <w:p w14:paraId="21BAC6A9" w14:textId="77777777" w:rsidR="00E27D3A" w:rsidRDefault="00E27D3A" w:rsidP="002E5C30">
            <w:pPr>
              <w:spacing w:line="240" w:lineRule="auto"/>
              <w:rPr>
                <w:b/>
              </w:rPr>
            </w:pPr>
          </w:p>
        </w:tc>
        <w:tc>
          <w:tcPr>
            <w:tcW w:w="1385" w:type="dxa"/>
            <w:shd w:val="clear" w:color="auto" w:fill="FFFFFF" w:themeFill="background1"/>
          </w:tcPr>
          <w:p w14:paraId="1564055B" w14:textId="77777777" w:rsidR="00E27D3A" w:rsidRPr="002530A2" w:rsidRDefault="00E27D3A" w:rsidP="002E5C30">
            <w:pPr>
              <w:spacing w:line="240" w:lineRule="auto"/>
              <w:rPr>
                <w:b/>
              </w:rPr>
            </w:pPr>
          </w:p>
        </w:tc>
        <w:tc>
          <w:tcPr>
            <w:tcW w:w="2693" w:type="dxa"/>
            <w:shd w:val="clear" w:color="auto" w:fill="FFFFFF" w:themeFill="background1"/>
          </w:tcPr>
          <w:p w14:paraId="392E443C" w14:textId="77777777" w:rsidR="00E27D3A" w:rsidRPr="002530A2" w:rsidRDefault="00E27D3A" w:rsidP="002E5C30">
            <w:pPr>
              <w:spacing w:line="240" w:lineRule="auto"/>
              <w:rPr>
                <w:b/>
              </w:rPr>
            </w:pPr>
          </w:p>
        </w:tc>
        <w:tc>
          <w:tcPr>
            <w:tcW w:w="2581" w:type="dxa"/>
            <w:shd w:val="clear" w:color="auto" w:fill="FFFFFF" w:themeFill="background1"/>
          </w:tcPr>
          <w:p w14:paraId="3EFC72E9" w14:textId="77777777" w:rsidR="00E27D3A" w:rsidRPr="002530A2" w:rsidRDefault="00E27D3A" w:rsidP="002E5C30">
            <w:pPr>
              <w:spacing w:line="240" w:lineRule="auto"/>
              <w:rPr>
                <w:b/>
              </w:rPr>
            </w:pPr>
          </w:p>
        </w:tc>
        <w:tc>
          <w:tcPr>
            <w:tcW w:w="4536" w:type="dxa"/>
            <w:shd w:val="clear" w:color="auto" w:fill="FFFFFF" w:themeFill="background1"/>
          </w:tcPr>
          <w:p w14:paraId="167FFABF" w14:textId="2F6DF399" w:rsidR="00E27D3A" w:rsidRDefault="00E27D3A" w:rsidP="00F7034D">
            <w:r>
              <w:t>They should know the main differences in layout/features between Orthodox and Reform synagogues and understand the reasons for and significance of these.</w:t>
            </w:r>
          </w:p>
          <w:p w14:paraId="424F3FB3" w14:textId="77777777" w:rsidR="00E27D3A" w:rsidRDefault="00E27D3A" w:rsidP="00F7034D"/>
          <w:p w14:paraId="46C32B02" w14:textId="77777777" w:rsidR="00E27D3A" w:rsidRDefault="00E27D3A" w:rsidP="00F7034D">
            <w:r>
              <w:t>Students could annotate downloaded floor plans of both types of synagogue, summarising the use/purpose of key features.</w:t>
            </w:r>
          </w:p>
          <w:p w14:paraId="3CB4BDD3" w14:textId="77777777" w:rsidR="00E27D3A" w:rsidRDefault="00E27D3A" w:rsidP="00F7034D">
            <w:pPr>
              <w:spacing w:line="240" w:lineRule="auto"/>
            </w:pPr>
            <w:r>
              <w:t>Students could answer question 9 from the specimen Judaism paper.</w:t>
            </w:r>
          </w:p>
          <w:p w14:paraId="75D12890" w14:textId="4855B95A" w:rsidR="00E27D3A" w:rsidRPr="002530A2" w:rsidRDefault="00E27D3A" w:rsidP="00F7034D">
            <w:pPr>
              <w:spacing w:line="240" w:lineRule="auto"/>
              <w:rPr>
                <w:b/>
              </w:rPr>
            </w:pPr>
          </w:p>
        </w:tc>
        <w:tc>
          <w:tcPr>
            <w:tcW w:w="1701" w:type="dxa"/>
            <w:shd w:val="clear" w:color="auto" w:fill="FFFFFF" w:themeFill="background1"/>
          </w:tcPr>
          <w:p w14:paraId="740E06EF" w14:textId="77777777" w:rsidR="00E27D3A" w:rsidRPr="002530A2" w:rsidRDefault="00E27D3A" w:rsidP="002E5C30">
            <w:pPr>
              <w:spacing w:line="240" w:lineRule="auto"/>
              <w:rPr>
                <w:b/>
              </w:rPr>
            </w:pPr>
          </w:p>
        </w:tc>
        <w:tc>
          <w:tcPr>
            <w:tcW w:w="1701" w:type="dxa"/>
            <w:shd w:val="clear" w:color="auto" w:fill="FFFFFF" w:themeFill="background1"/>
          </w:tcPr>
          <w:p w14:paraId="7F84BE8A" w14:textId="77777777" w:rsidR="00E27D3A" w:rsidRPr="002530A2" w:rsidRDefault="00E27D3A" w:rsidP="002E5C30">
            <w:pPr>
              <w:spacing w:line="240" w:lineRule="auto"/>
              <w:rPr>
                <w:b/>
              </w:rPr>
            </w:pPr>
          </w:p>
        </w:tc>
      </w:tr>
    </w:tbl>
    <w:p w14:paraId="31ECD36F" w14:textId="77777777" w:rsidR="006610EE" w:rsidRPr="000C5753" w:rsidRDefault="006610EE">
      <w:pPr>
        <w:rPr>
          <w:rFonts w:cs="Arial"/>
          <w:szCs w:val="22"/>
        </w:rPr>
      </w:pPr>
      <w:r w:rsidRPr="000C5753">
        <w:rPr>
          <w:rFonts w:cs="Arial"/>
          <w:szCs w:val="22"/>
        </w:rPr>
        <w:br w:type="page"/>
      </w:r>
    </w:p>
    <w:tbl>
      <w:tblPr>
        <w:tblStyle w:val="TableGrid"/>
        <w:tblW w:w="15730" w:type="dxa"/>
        <w:jc w:val="center"/>
        <w:tblLayout w:type="fixed"/>
        <w:tblLook w:val="04A0" w:firstRow="1" w:lastRow="0" w:firstColumn="1" w:lastColumn="0" w:noHBand="0" w:noVBand="1"/>
      </w:tblPr>
      <w:tblGrid>
        <w:gridCol w:w="1133"/>
        <w:gridCol w:w="1385"/>
        <w:gridCol w:w="2580"/>
        <w:gridCol w:w="2948"/>
        <w:gridCol w:w="4282"/>
        <w:gridCol w:w="1701"/>
        <w:gridCol w:w="1701"/>
      </w:tblGrid>
      <w:tr w:rsidR="007C0002" w:rsidRPr="002530A2" w14:paraId="1D718A51" w14:textId="2374D9A3" w:rsidTr="007C0002">
        <w:trPr>
          <w:trHeight w:val="531"/>
          <w:jc w:val="center"/>
        </w:trPr>
        <w:tc>
          <w:tcPr>
            <w:tcW w:w="1133" w:type="dxa"/>
            <w:shd w:val="clear" w:color="auto" w:fill="D2C8E1"/>
          </w:tcPr>
          <w:p w14:paraId="5123A995" w14:textId="77777777" w:rsidR="007C0002" w:rsidRPr="002530A2" w:rsidRDefault="007C0002" w:rsidP="00F95144">
            <w:pPr>
              <w:spacing w:line="240" w:lineRule="auto"/>
              <w:rPr>
                <w:b/>
              </w:rPr>
            </w:pPr>
            <w:r>
              <w:rPr>
                <w:b/>
              </w:rPr>
              <w:lastRenderedPageBreak/>
              <w:t>Lesson Number</w:t>
            </w:r>
          </w:p>
          <w:p w14:paraId="602DA64C" w14:textId="77777777" w:rsidR="007C0002" w:rsidRPr="002530A2" w:rsidRDefault="007C0002" w:rsidP="00F95144">
            <w:pPr>
              <w:spacing w:line="240" w:lineRule="auto"/>
              <w:rPr>
                <w:b/>
              </w:rPr>
            </w:pPr>
          </w:p>
        </w:tc>
        <w:tc>
          <w:tcPr>
            <w:tcW w:w="1385" w:type="dxa"/>
            <w:shd w:val="clear" w:color="auto" w:fill="D2C8E1"/>
          </w:tcPr>
          <w:p w14:paraId="5251A466" w14:textId="61F4CFAA" w:rsidR="007C0002" w:rsidRPr="002530A2" w:rsidRDefault="007C0002" w:rsidP="00F95144">
            <w:pPr>
              <w:spacing w:line="240" w:lineRule="auto"/>
              <w:rPr>
                <w:b/>
              </w:rPr>
            </w:pPr>
            <w:r w:rsidRPr="002530A2">
              <w:rPr>
                <w:b/>
              </w:rPr>
              <w:t>Topic title</w:t>
            </w:r>
            <w:r>
              <w:rPr>
                <w:b/>
              </w:rPr>
              <w:t xml:space="preserve"> &amp; teaching approach</w:t>
            </w:r>
          </w:p>
        </w:tc>
        <w:tc>
          <w:tcPr>
            <w:tcW w:w="2580" w:type="dxa"/>
            <w:shd w:val="clear" w:color="auto" w:fill="D2C8E1"/>
          </w:tcPr>
          <w:p w14:paraId="211CC163" w14:textId="67DFCC0A" w:rsidR="007C0002" w:rsidRPr="002530A2" w:rsidRDefault="007C0002" w:rsidP="00F95144">
            <w:pPr>
              <w:spacing w:line="240" w:lineRule="auto"/>
              <w:rPr>
                <w:b/>
              </w:rPr>
            </w:pPr>
            <w:r>
              <w:rPr>
                <w:b/>
              </w:rPr>
              <w:t>Learning objectives &amp; outcomes</w:t>
            </w:r>
          </w:p>
        </w:tc>
        <w:tc>
          <w:tcPr>
            <w:tcW w:w="2948" w:type="dxa"/>
            <w:shd w:val="clear" w:color="auto" w:fill="D2C8E1"/>
          </w:tcPr>
          <w:p w14:paraId="6733AEC1" w14:textId="4BD89515" w:rsidR="007C0002" w:rsidRPr="002530A2" w:rsidRDefault="007C0002" w:rsidP="00F95144">
            <w:pPr>
              <w:spacing w:line="240" w:lineRule="auto"/>
              <w:rPr>
                <w:b/>
              </w:rPr>
            </w:pPr>
            <w:r>
              <w:rPr>
                <w:b/>
              </w:rPr>
              <w:t>Context</w:t>
            </w:r>
          </w:p>
        </w:tc>
        <w:tc>
          <w:tcPr>
            <w:tcW w:w="4282" w:type="dxa"/>
            <w:shd w:val="clear" w:color="auto" w:fill="D2C8E1"/>
          </w:tcPr>
          <w:p w14:paraId="44C4205E" w14:textId="77777777" w:rsidR="007C0002" w:rsidRPr="002530A2" w:rsidRDefault="007C0002" w:rsidP="00F95144">
            <w:pPr>
              <w:spacing w:line="240" w:lineRule="auto"/>
              <w:rPr>
                <w:b/>
              </w:rPr>
            </w:pPr>
            <w:r w:rsidRPr="002530A2">
              <w:rPr>
                <w:b/>
              </w:rPr>
              <w:t>Learning activity</w:t>
            </w:r>
          </w:p>
        </w:tc>
        <w:tc>
          <w:tcPr>
            <w:tcW w:w="1701" w:type="dxa"/>
            <w:shd w:val="clear" w:color="auto" w:fill="D2C8E1"/>
          </w:tcPr>
          <w:p w14:paraId="331A9276" w14:textId="77777777" w:rsidR="007C0002" w:rsidRPr="002530A2" w:rsidRDefault="007C0002" w:rsidP="00F95144">
            <w:pPr>
              <w:spacing w:line="240" w:lineRule="auto"/>
              <w:rPr>
                <w:b/>
              </w:rPr>
            </w:pPr>
            <w:r w:rsidRPr="002530A2">
              <w:rPr>
                <w:b/>
              </w:rPr>
              <w:t>Resources</w:t>
            </w:r>
          </w:p>
        </w:tc>
        <w:tc>
          <w:tcPr>
            <w:tcW w:w="1701" w:type="dxa"/>
            <w:shd w:val="clear" w:color="auto" w:fill="D2C8E1"/>
          </w:tcPr>
          <w:p w14:paraId="54CDFD42" w14:textId="56C9287E" w:rsidR="007C0002" w:rsidRPr="002530A2" w:rsidRDefault="00D90E0A" w:rsidP="00F95144">
            <w:pPr>
              <w:spacing w:line="240" w:lineRule="auto"/>
              <w:rPr>
                <w:b/>
              </w:rPr>
            </w:pPr>
            <w:r>
              <w:rPr>
                <w:b/>
              </w:rPr>
              <w:t>Scaffolding &amp; whole school approaches</w:t>
            </w:r>
          </w:p>
        </w:tc>
      </w:tr>
      <w:tr w:rsidR="007C0002" w:rsidRPr="000C5753" w14:paraId="08184FEE" w14:textId="7D79ABE8" w:rsidTr="007C0002">
        <w:trPr>
          <w:trHeight w:val="268"/>
          <w:jc w:val="center"/>
        </w:trPr>
        <w:tc>
          <w:tcPr>
            <w:tcW w:w="1133" w:type="dxa"/>
          </w:tcPr>
          <w:p w14:paraId="35E6D268" w14:textId="3050FD16" w:rsidR="007C0002" w:rsidRPr="000C5753" w:rsidRDefault="007C0002" w:rsidP="00822BDC">
            <w:pPr>
              <w:rPr>
                <w:rFonts w:cs="Arial"/>
                <w:szCs w:val="22"/>
              </w:rPr>
            </w:pPr>
            <w:r w:rsidRPr="000C5753">
              <w:rPr>
                <w:rFonts w:cs="Arial"/>
                <w:szCs w:val="22"/>
              </w:rPr>
              <w:t>Lesson 1</w:t>
            </w:r>
            <w:r>
              <w:rPr>
                <w:rFonts w:cs="Arial"/>
                <w:szCs w:val="22"/>
              </w:rPr>
              <w:t>8-19</w:t>
            </w:r>
          </w:p>
        </w:tc>
        <w:tc>
          <w:tcPr>
            <w:tcW w:w="1385" w:type="dxa"/>
          </w:tcPr>
          <w:p w14:paraId="7322BC51" w14:textId="3158BD64" w:rsidR="007C0002" w:rsidRPr="000C5753" w:rsidRDefault="007C0002" w:rsidP="00ED3611">
            <w:pPr>
              <w:rPr>
                <w:rFonts w:cs="Arial"/>
                <w:szCs w:val="22"/>
              </w:rPr>
            </w:pPr>
            <w:r>
              <w:t>The synagogue and worship. Another lesson with an important emphasis on teacher explanation and questioning skills – on the topic of the Synagogue and worship.</w:t>
            </w:r>
          </w:p>
        </w:tc>
        <w:tc>
          <w:tcPr>
            <w:tcW w:w="2580" w:type="dxa"/>
          </w:tcPr>
          <w:p w14:paraId="3BCF8CD3" w14:textId="66753E07" w:rsidR="007C0002" w:rsidRDefault="00257D43" w:rsidP="006475A6">
            <w:r>
              <w:t>To understand Jewish p</w:t>
            </w:r>
            <w:r w:rsidR="007C0002">
              <w:t>ublic acts of worship including:</w:t>
            </w:r>
          </w:p>
          <w:p w14:paraId="245A57B7" w14:textId="77777777" w:rsidR="007C0002" w:rsidRDefault="007C0002" w:rsidP="006475A6">
            <w:r>
              <w:t>Synagogue services in both Orthodox and Reform synagogues;</w:t>
            </w:r>
          </w:p>
          <w:p w14:paraId="169F55C8" w14:textId="38E3D1E3" w:rsidR="007C0002" w:rsidRPr="000C5753" w:rsidRDefault="007C0002" w:rsidP="00314E88">
            <w:pPr>
              <w:rPr>
                <w:rFonts w:cs="Arial"/>
                <w:szCs w:val="22"/>
              </w:rPr>
            </w:pPr>
            <w:r>
              <w:t>The significance of prayer, including the Amidah, the standing prayer.</w:t>
            </w:r>
          </w:p>
        </w:tc>
        <w:tc>
          <w:tcPr>
            <w:tcW w:w="2948" w:type="dxa"/>
          </w:tcPr>
          <w:p w14:paraId="7D5CE0D9" w14:textId="16F7B31B" w:rsidR="007C0002" w:rsidRPr="000C5753" w:rsidRDefault="007C0002" w:rsidP="003B6B4F">
            <w:pPr>
              <w:rPr>
                <w:rFonts w:cs="Arial"/>
                <w:szCs w:val="22"/>
              </w:rPr>
            </w:pPr>
            <w:r>
              <w:t>The focus is on knowing the structure of synagogue services in Orthodox and Reform synagogues, understanding the differences between them and understanding the significance of the prayers used, particularly the Amidah.</w:t>
            </w:r>
          </w:p>
        </w:tc>
        <w:tc>
          <w:tcPr>
            <w:tcW w:w="4282" w:type="dxa"/>
          </w:tcPr>
          <w:p w14:paraId="379ECAC8" w14:textId="2DE80EB5" w:rsidR="007C0002" w:rsidRDefault="007C0002" w:rsidP="006475A6">
            <w:r>
              <w:t>This could start with a brief class discussion of why Jews regard daily public worship as important and why there are three daily services.</w:t>
            </w:r>
          </w:p>
          <w:p w14:paraId="3A891464" w14:textId="77777777" w:rsidR="007C0002" w:rsidRDefault="007C0002" w:rsidP="006475A6"/>
          <w:p w14:paraId="61D6286E" w14:textId="77777777" w:rsidR="007C0002" w:rsidRDefault="007C0002" w:rsidP="006475A6">
            <w:r>
              <w:t>Students could watch extracts from services on You Tube or other sites and teachers could show students a kippah, tallit, tefillin and a Siddur.</w:t>
            </w:r>
          </w:p>
          <w:p w14:paraId="6FD9F2A1" w14:textId="77777777" w:rsidR="007C0002" w:rsidRDefault="007C0002" w:rsidP="006475A6">
            <w:r>
              <w:t xml:space="preserve">Students could work in pairs to produce a booklet or FAQs sheet on daily worship in an Orthodox synagogue. It could include: </w:t>
            </w:r>
          </w:p>
          <w:p w14:paraId="173DEF32" w14:textId="77777777" w:rsidR="007C0002" w:rsidRDefault="007C0002" w:rsidP="00E849DB">
            <w:pPr>
              <w:pStyle w:val="ListParagraph"/>
              <w:numPr>
                <w:ilvl w:val="0"/>
                <w:numId w:val="15"/>
              </w:numPr>
            </w:pPr>
            <w:r>
              <w:t xml:space="preserve">The requirement of a minyan; the role of the rabbi and cantor. </w:t>
            </w:r>
          </w:p>
          <w:p w14:paraId="3E0E0970" w14:textId="77777777" w:rsidR="007C0002" w:rsidRDefault="007C0002" w:rsidP="00E849DB">
            <w:pPr>
              <w:pStyle w:val="ListParagraph"/>
              <w:numPr>
                <w:ilvl w:val="0"/>
                <w:numId w:val="15"/>
              </w:numPr>
            </w:pPr>
            <w:r>
              <w:t>The wearing of kippah, tallit and tefillin.</w:t>
            </w:r>
          </w:p>
          <w:p w14:paraId="3B8CD0F9" w14:textId="77777777" w:rsidR="007C0002" w:rsidRDefault="007C0002" w:rsidP="00E849DB">
            <w:pPr>
              <w:pStyle w:val="ListParagraph"/>
              <w:numPr>
                <w:ilvl w:val="0"/>
                <w:numId w:val="15"/>
              </w:numPr>
            </w:pPr>
            <w:r>
              <w:t>The books used.</w:t>
            </w:r>
          </w:p>
          <w:p w14:paraId="2439BEA5" w14:textId="77777777" w:rsidR="007C0002" w:rsidRDefault="007C0002" w:rsidP="00E849DB">
            <w:pPr>
              <w:pStyle w:val="ListParagraph"/>
              <w:numPr>
                <w:ilvl w:val="0"/>
                <w:numId w:val="15"/>
              </w:numPr>
            </w:pPr>
            <w:r>
              <w:t xml:space="preserve">The key prayers said at each of the three services. </w:t>
            </w:r>
          </w:p>
          <w:p w14:paraId="56537FC7" w14:textId="77777777" w:rsidR="007C0002" w:rsidRDefault="007C0002" w:rsidP="006475A6">
            <w:r>
              <w:t>They could then create a table, showing differences between Orthodox and Reform synagogue worship.</w:t>
            </w:r>
          </w:p>
          <w:p w14:paraId="37E0039D" w14:textId="77777777" w:rsidR="007C0002" w:rsidRDefault="007C0002" w:rsidP="006475A6"/>
          <w:p w14:paraId="482963E4" w14:textId="5C59EC34" w:rsidR="007C0002" w:rsidRPr="000C5753" w:rsidRDefault="007C0002" w:rsidP="00487B22">
            <w:pPr>
              <w:rPr>
                <w:rFonts w:cs="Arial"/>
                <w:szCs w:val="22"/>
              </w:rPr>
            </w:pPr>
            <w:r>
              <w:t>Students should understand the importance, structure of and ritual movements associated with the Amidah prayer and why it is first said silently, standing and facing east.</w:t>
            </w:r>
          </w:p>
        </w:tc>
        <w:tc>
          <w:tcPr>
            <w:tcW w:w="1701" w:type="dxa"/>
          </w:tcPr>
          <w:p w14:paraId="00C76AD9" w14:textId="51CA10BD" w:rsidR="007C0002" w:rsidRDefault="00BE4DC2" w:rsidP="006475A6">
            <w:r>
              <w:t>C</w:t>
            </w:r>
            <w:r w:rsidR="007C0002">
              <w:t>hapter</w:t>
            </w:r>
            <w:r w:rsidR="00911BB6">
              <w:t>s</w:t>
            </w:r>
            <w:r>
              <w:t xml:space="preserve"> 2.3</w:t>
            </w:r>
            <w:r w:rsidR="00911BB6">
              <w:t xml:space="preserve"> &amp; 2.4</w:t>
            </w:r>
            <w:r w:rsidR="007C0002">
              <w:t xml:space="preserve"> of Judaism text books.</w:t>
            </w:r>
          </w:p>
          <w:p w14:paraId="7D3A9E1F" w14:textId="77777777" w:rsidR="007C0002" w:rsidRDefault="007C0002" w:rsidP="006475A6"/>
          <w:p w14:paraId="7D5AC625" w14:textId="77777777" w:rsidR="007C0002" w:rsidRDefault="007C0002" w:rsidP="006475A6">
            <w:r>
              <w:t>Internet access for research and watching video clips.</w:t>
            </w:r>
          </w:p>
          <w:p w14:paraId="4CD0FE47" w14:textId="77777777" w:rsidR="007C0002" w:rsidRDefault="007C0002" w:rsidP="006475A6"/>
          <w:p w14:paraId="1E7065F1" w14:textId="77777777" w:rsidR="007C0002" w:rsidRDefault="007C0002" w:rsidP="006475A6">
            <w:r>
              <w:t xml:space="preserve">Artefacts: </w:t>
            </w:r>
            <w:proofErr w:type="spellStart"/>
            <w:r>
              <w:t>kippur</w:t>
            </w:r>
            <w:proofErr w:type="spellEnd"/>
            <w:r>
              <w:t>, tallit, tefillin, Siddur.</w:t>
            </w:r>
          </w:p>
          <w:p w14:paraId="76E9F2E6" w14:textId="139C97AE" w:rsidR="007C0002" w:rsidRPr="000C5753" w:rsidRDefault="007C0002" w:rsidP="006C563B">
            <w:pPr>
              <w:rPr>
                <w:rFonts w:cs="Arial"/>
                <w:szCs w:val="22"/>
              </w:rPr>
            </w:pPr>
          </w:p>
        </w:tc>
        <w:tc>
          <w:tcPr>
            <w:tcW w:w="1701" w:type="dxa"/>
          </w:tcPr>
          <w:p w14:paraId="3FC4E8CE" w14:textId="48B0DBE5" w:rsidR="007C0002" w:rsidRDefault="007215B1" w:rsidP="006475A6">
            <w:r>
              <w:t>Student paired work and class discussion are another opportunity to explicitly promote Oracy.</w:t>
            </w:r>
          </w:p>
        </w:tc>
      </w:tr>
    </w:tbl>
    <w:p w14:paraId="5E671E09" w14:textId="77777777" w:rsidR="00F95144" w:rsidRDefault="00F95144">
      <w:r>
        <w:br w:type="page"/>
      </w:r>
    </w:p>
    <w:tbl>
      <w:tblPr>
        <w:tblStyle w:val="TableGrid"/>
        <w:tblW w:w="16012" w:type="dxa"/>
        <w:jc w:val="center"/>
        <w:tblLayout w:type="fixed"/>
        <w:tblLook w:val="04A0" w:firstRow="1" w:lastRow="0" w:firstColumn="1" w:lastColumn="0" w:noHBand="0" w:noVBand="1"/>
      </w:tblPr>
      <w:tblGrid>
        <w:gridCol w:w="1133"/>
        <w:gridCol w:w="1385"/>
        <w:gridCol w:w="2439"/>
        <w:gridCol w:w="2693"/>
        <w:gridCol w:w="4678"/>
        <w:gridCol w:w="1842"/>
        <w:gridCol w:w="1842"/>
      </w:tblGrid>
      <w:tr w:rsidR="007C0002" w:rsidRPr="002530A2" w14:paraId="6A898F38" w14:textId="14C4F182" w:rsidTr="007C0002">
        <w:trPr>
          <w:trHeight w:val="531"/>
          <w:jc w:val="center"/>
        </w:trPr>
        <w:tc>
          <w:tcPr>
            <w:tcW w:w="1133" w:type="dxa"/>
            <w:shd w:val="clear" w:color="auto" w:fill="D2C8E1"/>
          </w:tcPr>
          <w:p w14:paraId="124CEAD6" w14:textId="77777777" w:rsidR="007C0002" w:rsidRPr="002530A2" w:rsidRDefault="007C0002" w:rsidP="00F95144">
            <w:pPr>
              <w:spacing w:line="240" w:lineRule="auto"/>
              <w:rPr>
                <w:b/>
              </w:rPr>
            </w:pPr>
            <w:r>
              <w:rPr>
                <w:b/>
              </w:rPr>
              <w:lastRenderedPageBreak/>
              <w:t>Lesson Number</w:t>
            </w:r>
          </w:p>
          <w:p w14:paraId="2BD9D6FE" w14:textId="77777777" w:rsidR="007C0002" w:rsidRPr="002530A2" w:rsidRDefault="007C0002" w:rsidP="00F95144">
            <w:pPr>
              <w:spacing w:line="240" w:lineRule="auto"/>
              <w:rPr>
                <w:b/>
              </w:rPr>
            </w:pPr>
          </w:p>
        </w:tc>
        <w:tc>
          <w:tcPr>
            <w:tcW w:w="1385" w:type="dxa"/>
            <w:shd w:val="clear" w:color="auto" w:fill="D2C8E1"/>
          </w:tcPr>
          <w:p w14:paraId="5F1995CA" w14:textId="36D3F834" w:rsidR="007C0002" w:rsidRPr="002530A2" w:rsidRDefault="007C0002" w:rsidP="00F95144">
            <w:pPr>
              <w:spacing w:line="240" w:lineRule="auto"/>
              <w:rPr>
                <w:b/>
              </w:rPr>
            </w:pPr>
            <w:r w:rsidRPr="002530A2">
              <w:rPr>
                <w:b/>
              </w:rPr>
              <w:t>Topic title</w:t>
            </w:r>
            <w:r>
              <w:rPr>
                <w:b/>
              </w:rPr>
              <w:t xml:space="preserve"> &amp; teaching approach</w:t>
            </w:r>
          </w:p>
        </w:tc>
        <w:tc>
          <w:tcPr>
            <w:tcW w:w="2439" w:type="dxa"/>
            <w:shd w:val="clear" w:color="auto" w:fill="D2C8E1"/>
          </w:tcPr>
          <w:p w14:paraId="739461D3" w14:textId="6F8BC240" w:rsidR="007C0002" w:rsidRPr="002530A2" w:rsidRDefault="007C0002" w:rsidP="00F95144">
            <w:pPr>
              <w:spacing w:line="240" w:lineRule="auto"/>
              <w:rPr>
                <w:b/>
              </w:rPr>
            </w:pPr>
            <w:r>
              <w:rPr>
                <w:b/>
              </w:rPr>
              <w:t>Learning objectives &amp; outcomes</w:t>
            </w:r>
          </w:p>
        </w:tc>
        <w:tc>
          <w:tcPr>
            <w:tcW w:w="2693" w:type="dxa"/>
            <w:shd w:val="clear" w:color="auto" w:fill="D2C8E1"/>
          </w:tcPr>
          <w:p w14:paraId="1E79D26B" w14:textId="55DC20B4" w:rsidR="007C0002" w:rsidRPr="002530A2" w:rsidRDefault="007C0002" w:rsidP="00F95144">
            <w:pPr>
              <w:spacing w:line="240" w:lineRule="auto"/>
              <w:rPr>
                <w:b/>
              </w:rPr>
            </w:pPr>
            <w:r>
              <w:rPr>
                <w:b/>
              </w:rPr>
              <w:t>Context</w:t>
            </w:r>
          </w:p>
        </w:tc>
        <w:tc>
          <w:tcPr>
            <w:tcW w:w="4678" w:type="dxa"/>
            <w:shd w:val="clear" w:color="auto" w:fill="D2C8E1"/>
          </w:tcPr>
          <w:p w14:paraId="428A029A" w14:textId="77777777" w:rsidR="007C0002" w:rsidRPr="002530A2" w:rsidRDefault="007C0002" w:rsidP="00F95144">
            <w:pPr>
              <w:spacing w:line="240" w:lineRule="auto"/>
              <w:rPr>
                <w:b/>
              </w:rPr>
            </w:pPr>
            <w:r w:rsidRPr="002530A2">
              <w:rPr>
                <w:b/>
              </w:rPr>
              <w:t>Learning activity</w:t>
            </w:r>
          </w:p>
        </w:tc>
        <w:tc>
          <w:tcPr>
            <w:tcW w:w="1842" w:type="dxa"/>
            <w:shd w:val="clear" w:color="auto" w:fill="D2C8E1"/>
          </w:tcPr>
          <w:p w14:paraId="43929C78" w14:textId="77777777" w:rsidR="007C0002" w:rsidRPr="002530A2" w:rsidRDefault="007C0002" w:rsidP="00F95144">
            <w:pPr>
              <w:spacing w:line="240" w:lineRule="auto"/>
              <w:rPr>
                <w:b/>
              </w:rPr>
            </w:pPr>
            <w:r w:rsidRPr="002530A2">
              <w:rPr>
                <w:b/>
              </w:rPr>
              <w:t>Resources</w:t>
            </w:r>
          </w:p>
        </w:tc>
        <w:tc>
          <w:tcPr>
            <w:tcW w:w="1842" w:type="dxa"/>
            <w:shd w:val="clear" w:color="auto" w:fill="D2C8E1"/>
          </w:tcPr>
          <w:p w14:paraId="6271B3AF" w14:textId="7E234B4A" w:rsidR="007C0002" w:rsidRPr="002530A2" w:rsidRDefault="00D90E0A" w:rsidP="00F95144">
            <w:pPr>
              <w:spacing w:line="240" w:lineRule="auto"/>
              <w:rPr>
                <w:b/>
              </w:rPr>
            </w:pPr>
            <w:r>
              <w:rPr>
                <w:b/>
              </w:rPr>
              <w:t>Scaffolding &amp; whole school approaches</w:t>
            </w:r>
          </w:p>
        </w:tc>
      </w:tr>
      <w:tr w:rsidR="007C0002" w:rsidRPr="000C5753" w14:paraId="171F96CD" w14:textId="3F0727E7" w:rsidTr="007C0002">
        <w:trPr>
          <w:trHeight w:val="268"/>
          <w:jc w:val="center"/>
        </w:trPr>
        <w:tc>
          <w:tcPr>
            <w:tcW w:w="1133" w:type="dxa"/>
          </w:tcPr>
          <w:p w14:paraId="27BF0001" w14:textId="2144D7C9" w:rsidR="007C0002" w:rsidRPr="000C5753" w:rsidRDefault="007C0002" w:rsidP="00822BDC">
            <w:pPr>
              <w:rPr>
                <w:rFonts w:cs="Arial"/>
                <w:szCs w:val="22"/>
              </w:rPr>
            </w:pPr>
            <w:r>
              <w:rPr>
                <w:rFonts w:cs="Arial"/>
                <w:szCs w:val="22"/>
              </w:rPr>
              <w:t>Lesson 20-21</w:t>
            </w:r>
          </w:p>
        </w:tc>
        <w:tc>
          <w:tcPr>
            <w:tcW w:w="1385" w:type="dxa"/>
          </w:tcPr>
          <w:p w14:paraId="656FF616" w14:textId="6F0B7072" w:rsidR="007C0002" w:rsidRPr="000C5753" w:rsidRDefault="007C0002" w:rsidP="00ED3611">
            <w:pPr>
              <w:rPr>
                <w:rFonts w:cs="Arial"/>
                <w:szCs w:val="22"/>
              </w:rPr>
            </w:pPr>
            <w:r>
              <w:t xml:space="preserve">The synagogue and worship. Another lesson of high challenge requiring high quality teacher explanation and questioning especially around the issue of the application of the Jewish principle of </w:t>
            </w:r>
            <w:proofErr w:type="spellStart"/>
            <w:r>
              <w:t>pikuach</w:t>
            </w:r>
            <w:proofErr w:type="spellEnd"/>
            <w:r>
              <w:t xml:space="preserve"> </w:t>
            </w:r>
            <w:proofErr w:type="spellStart"/>
            <w:r>
              <w:t>nefesh</w:t>
            </w:r>
            <w:proofErr w:type="spellEnd"/>
            <w:r>
              <w:t xml:space="preserve"> (saving a life).</w:t>
            </w:r>
          </w:p>
        </w:tc>
        <w:tc>
          <w:tcPr>
            <w:tcW w:w="2439" w:type="dxa"/>
          </w:tcPr>
          <w:p w14:paraId="17CA0A4A" w14:textId="067BB1E4" w:rsidR="007C0002" w:rsidRDefault="00257D43" w:rsidP="006475A6">
            <w:r>
              <w:t xml:space="preserve">To understand </w:t>
            </w:r>
            <w:r w:rsidR="007C0002">
              <w:t>Shabbat in the home and synagogue and its significance.</w:t>
            </w:r>
          </w:p>
          <w:p w14:paraId="13408E06" w14:textId="69BB4B8A" w:rsidR="007C0002" w:rsidRPr="000C5753" w:rsidRDefault="00257D43" w:rsidP="00314E88">
            <w:pPr>
              <w:rPr>
                <w:rFonts w:cs="Arial"/>
                <w:szCs w:val="22"/>
              </w:rPr>
            </w:pPr>
            <w:r>
              <w:t xml:space="preserve">+ </w:t>
            </w:r>
            <w:r w:rsidR="007C0002">
              <w:t>Worship in the home and private prayer.</w:t>
            </w:r>
          </w:p>
        </w:tc>
        <w:tc>
          <w:tcPr>
            <w:tcW w:w="2693" w:type="dxa"/>
          </w:tcPr>
          <w:p w14:paraId="36FFF87A" w14:textId="47D2F630" w:rsidR="007C0002" w:rsidRPr="000C5753" w:rsidRDefault="007C0002" w:rsidP="003B6B4F">
            <w:pPr>
              <w:rPr>
                <w:rFonts w:cs="Arial"/>
                <w:szCs w:val="22"/>
              </w:rPr>
            </w:pPr>
            <w:r>
              <w:t>The focus is on understanding the centrality of Shabbat to Judaism, the significance of its rituals and the different approaches of Orthodox and Reform Jews.</w:t>
            </w:r>
          </w:p>
        </w:tc>
        <w:tc>
          <w:tcPr>
            <w:tcW w:w="4678" w:type="dxa"/>
          </w:tcPr>
          <w:p w14:paraId="033B7259" w14:textId="77777777" w:rsidR="007C0002" w:rsidRDefault="007C0002" w:rsidP="006475A6">
            <w:r>
              <w:t xml:space="preserve">Teachers could start with a recap of the 4th Commandment and its link to God’s creation of the world as recorded in Genesis 1 and then move onto the Talmud’s 39 prohibitions. </w:t>
            </w:r>
          </w:p>
          <w:p w14:paraId="52801C88" w14:textId="77777777" w:rsidR="007C0002" w:rsidRDefault="007C0002" w:rsidP="006475A6">
            <w:r>
              <w:t>Students could be given a worksheet to complete on the Commandment and the mitzvot relating to Shabbat.</w:t>
            </w:r>
          </w:p>
          <w:p w14:paraId="28291FA6" w14:textId="77777777" w:rsidR="007C0002" w:rsidRDefault="007C0002" w:rsidP="006475A6"/>
          <w:p w14:paraId="4A74AD64" w14:textId="17D381D9" w:rsidR="007C0002" w:rsidRDefault="007C0002" w:rsidP="006475A6">
            <w:r>
              <w:t>Students could work in small groups, to discuss:</w:t>
            </w:r>
          </w:p>
          <w:p w14:paraId="792CC185" w14:textId="77777777" w:rsidR="007C0002" w:rsidRDefault="007C0002" w:rsidP="00E849DB">
            <w:pPr>
              <w:pStyle w:val="ListParagraph"/>
              <w:numPr>
                <w:ilvl w:val="0"/>
                <w:numId w:val="16"/>
              </w:numPr>
            </w:pPr>
            <w:r>
              <w:t>The purpose of Shabbat.</w:t>
            </w:r>
          </w:p>
          <w:p w14:paraId="4509169C" w14:textId="77777777" w:rsidR="007C0002" w:rsidRDefault="007C0002" w:rsidP="00E849DB">
            <w:pPr>
              <w:pStyle w:val="ListParagraph"/>
              <w:numPr>
                <w:ilvl w:val="0"/>
                <w:numId w:val="16"/>
              </w:numPr>
            </w:pPr>
            <w:r>
              <w:t>The value for Jews of strict observance of Shabbat and why Shabbat observance is a joy rather than a burden.</w:t>
            </w:r>
          </w:p>
          <w:p w14:paraId="08B52BED" w14:textId="77777777" w:rsidR="007C0002" w:rsidRDefault="007C0002" w:rsidP="00E849DB">
            <w:pPr>
              <w:pStyle w:val="ListParagraph"/>
              <w:numPr>
                <w:ilvl w:val="0"/>
                <w:numId w:val="16"/>
              </w:numPr>
            </w:pPr>
            <w:r>
              <w:t>The challenges that observance might present for Jews living in 21st century Britain.</w:t>
            </w:r>
          </w:p>
          <w:p w14:paraId="2962E0FD" w14:textId="77777777" w:rsidR="007C0002" w:rsidRDefault="007C0002" w:rsidP="00E849DB">
            <w:pPr>
              <w:pStyle w:val="ListParagraph"/>
              <w:numPr>
                <w:ilvl w:val="0"/>
                <w:numId w:val="16"/>
              </w:numPr>
            </w:pPr>
            <w:r>
              <w:t xml:space="preserve">Rules that might be overridden by </w:t>
            </w:r>
            <w:proofErr w:type="spellStart"/>
            <w:r>
              <w:t>pikuach</w:t>
            </w:r>
            <w:proofErr w:type="spellEnd"/>
            <w:r>
              <w:t xml:space="preserve"> </w:t>
            </w:r>
            <w:proofErr w:type="spellStart"/>
            <w:r>
              <w:t>nefesh</w:t>
            </w:r>
            <w:proofErr w:type="spellEnd"/>
            <w:r>
              <w:t>.</w:t>
            </w:r>
          </w:p>
          <w:p w14:paraId="515E2519" w14:textId="77777777" w:rsidR="007C0002" w:rsidRDefault="007C0002" w:rsidP="006475A6">
            <w:r>
              <w:t>Students should know and understand:</w:t>
            </w:r>
          </w:p>
          <w:p w14:paraId="23C20C19" w14:textId="77777777" w:rsidR="007C0002" w:rsidRDefault="007C0002" w:rsidP="00E849DB">
            <w:pPr>
              <w:pStyle w:val="ListParagraph"/>
              <w:numPr>
                <w:ilvl w:val="0"/>
                <w:numId w:val="17"/>
              </w:numPr>
            </w:pPr>
            <w:r>
              <w:t>The celebration of Shabbat in the home, the welcoming in of Shabbat, the Friday evening meal and afterwards, the study of the Torah and family time on Saturday afternoon and the Havdalah ritual.</w:t>
            </w:r>
          </w:p>
          <w:p w14:paraId="4010B5C8" w14:textId="77777777" w:rsidR="007C0002" w:rsidRPr="008F17DD" w:rsidRDefault="007C0002" w:rsidP="004801FD">
            <w:pPr>
              <w:pStyle w:val="ListParagraph"/>
              <w:numPr>
                <w:ilvl w:val="0"/>
                <w:numId w:val="17"/>
              </w:numPr>
              <w:rPr>
                <w:rFonts w:cs="Arial"/>
                <w:szCs w:val="22"/>
              </w:rPr>
            </w:pPr>
            <w:r>
              <w:t xml:space="preserve">The structure of the Saturday </w:t>
            </w:r>
          </w:p>
          <w:p w14:paraId="03E221DB" w14:textId="3FA50B4B" w:rsidR="007C0002" w:rsidRPr="008F17DD" w:rsidRDefault="007C0002" w:rsidP="008F17DD">
            <w:pPr>
              <w:pStyle w:val="ListParagraph"/>
              <w:numPr>
                <w:ilvl w:val="0"/>
                <w:numId w:val="17"/>
              </w:numPr>
            </w:pPr>
            <w:r>
              <w:t>Morning service in the synagogue.</w:t>
            </w:r>
          </w:p>
        </w:tc>
        <w:tc>
          <w:tcPr>
            <w:tcW w:w="1842" w:type="dxa"/>
          </w:tcPr>
          <w:p w14:paraId="53B77209" w14:textId="3F76A16D" w:rsidR="007C0002" w:rsidRDefault="00BE4DC2" w:rsidP="002C095A">
            <w:r>
              <w:t>C</w:t>
            </w:r>
            <w:r w:rsidR="007C0002">
              <w:t>hapter</w:t>
            </w:r>
            <w:r>
              <w:t xml:space="preserve"> 2.5 &amp; 2.6</w:t>
            </w:r>
            <w:r w:rsidR="007C0002">
              <w:t xml:space="preserve"> of Judaism text books.</w:t>
            </w:r>
          </w:p>
          <w:p w14:paraId="08B7BCBE" w14:textId="77777777" w:rsidR="007C0002" w:rsidRDefault="007C0002" w:rsidP="002C095A"/>
          <w:p w14:paraId="3F9EAD4B" w14:textId="77777777" w:rsidR="007C0002" w:rsidRDefault="007C0002" w:rsidP="002C095A">
            <w:r>
              <w:t>Internet access for research and video clips.</w:t>
            </w:r>
          </w:p>
          <w:p w14:paraId="0BD07B6D" w14:textId="77777777" w:rsidR="007C0002" w:rsidRDefault="007C0002" w:rsidP="002C095A"/>
          <w:p w14:paraId="456AF0E9" w14:textId="77777777" w:rsidR="007C0002" w:rsidRDefault="007C0002" w:rsidP="002C095A">
            <w:r>
              <w:t>Worksheet.</w:t>
            </w:r>
          </w:p>
          <w:p w14:paraId="581BB321" w14:textId="77777777" w:rsidR="007C0002" w:rsidRDefault="007C0002" w:rsidP="002C095A"/>
          <w:p w14:paraId="32A8EC3E" w14:textId="77777777" w:rsidR="007C0002" w:rsidRDefault="007C0002" w:rsidP="002C095A">
            <w:r>
              <w:t>Specimen Judaism paper.</w:t>
            </w:r>
          </w:p>
          <w:p w14:paraId="39B3CB1C" w14:textId="77777777" w:rsidR="007C0002" w:rsidRDefault="007C0002" w:rsidP="002C095A"/>
          <w:p w14:paraId="528A1A4B" w14:textId="157BD8F3" w:rsidR="007C0002" w:rsidRPr="000C5753" w:rsidRDefault="007C0002" w:rsidP="002C095A">
            <w:pPr>
              <w:rPr>
                <w:rFonts w:cs="Arial"/>
                <w:szCs w:val="22"/>
              </w:rPr>
            </w:pPr>
            <w:r>
              <w:t>Artefacts: kippah, tallit,</w:t>
            </w:r>
          </w:p>
        </w:tc>
        <w:tc>
          <w:tcPr>
            <w:tcW w:w="1842" w:type="dxa"/>
          </w:tcPr>
          <w:p w14:paraId="10928EE7" w14:textId="1D3E56EF" w:rsidR="007C0002" w:rsidRDefault="007215B1" w:rsidP="002C095A">
            <w:r>
              <w:t>Discussions about the relevance of Shabbat observance in 21</w:t>
            </w:r>
            <w:r w:rsidRPr="007215B1">
              <w:rPr>
                <w:vertAlign w:val="superscript"/>
              </w:rPr>
              <w:t>st</w:t>
            </w:r>
            <w:r>
              <w:t xml:space="preserve"> Century Britain present an opportunity to explicitly promote British values.</w:t>
            </w:r>
          </w:p>
        </w:tc>
      </w:tr>
      <w:tr w:rsidR="007C0002" w:rsidRPr="002530A2" w14:paraId="2198E059" w14:textId="6181006B" w:rsidTr="007C0002">
        <w:trPr>
          <w:trHeight w:val="531"/>
          <w:jc w:val="center"/>
        </w:trPr>
        <w:tc>
          <w:tcPr>
            <w:tcW w:w="1133" w:type="dxa"/>
            <w:shd w:val="clear" w:color="auto" w:fill="D2C8E1"/>
          </w:tcPr>
          <w:p w14:paraId="3A67E538" w14:textId="77777777" w:rsidR="007C0002" w:rsidRPr="002530A2" w:rsidRDefault="007C0002" w:rsidP="002E5C30">
            <w:pPr>
              <w:spacing w:line="240" w:lineRule="auto"/>
              <w:rPr>
                <w:b/>
              </w:rPr>
            </w:pPr>
            <w:r>
              <w:rPr>
                <w:b/>
              </w:rPr>
              <w:lastRenderedPageBreak/>
              <w:t>Lesson Number</w:t>
            </w:r>
          </w:p>
          <w:p w14:paraId="3ED17541" w14:textId="77777777" w:rsidR="007C0002" w:rsidRPr="002530A2" w:rsidRDefault="007C0002" w:rsidP="002E5C30">
            <w:pPr>
              <w:spacing w:line="240" w:lineRule="auto"/>
              <w:rPr>
                <w:b/>
              </w:rPr>
            </w:pPr>
          </w:p>
        </w:tc>
        <w:tc>
          <w:tcPr>
            <w:tcW w:w="1385" w:type="dxa"/>
            <w:shd w:val="clear" w:color="auto" w:fill="D2C8E1"/>
          </w:tcPr>
          <w:p w14:paraId="048C0546" w14:textId="4DEB7363" w:rsidR="007C0002" w:rsidRPr="002530A2" w:rsidRDefault="007C0002" w:rsidP="002E5C30">
            <w:pPr>
              <w:spacing w:line="240" w:lineRule="auto"/>
              <w:rPr>
                <w:b/>
              </w:rPr>
            </w:pPr>
            <w:r w:rsidRPr="002530A2">
              <w:rPr>
                <w:b/>
              </w:rPr>
              <w:t>Topic title</w:t>
            </w:r>
            <w:r>
              <w:rPr>
                <w:b/>
              </w:rPr>
              <w:t xml:space="preserve"> &amp; teaching approach</w:t>
            </w:r>
          </w:p>
        </w:tc>
        <w:tc>
          <w:tcPr>
            <w:tcW w:w="2439" w:type="dxa"/>
            <w:shd w:val="clear" w:color="auto" w:fill="D2C8E1"/>
          </w:tcPr>
          <w:p w14:paraId="0AB30CEC" w14:textId="5B02E89D" w:rsidR="007C0002" w:rsidRPr="002530A2" w:rsidRDefault="007C0002" w:rsidP="002E5C30">
            <w:pPr>
              <w:spacing w:line="240" w:lineRule="auto"/>
              <w:rPr>
                <w:b/>
              </w:rPr>
            </w:pPr>
            <w:r>
              <w:rPr>
                <w:b/>
              </w:rPr>
              <w:t>Learning objectives &amp; outcomes</w:t>
            </w:r>
          </w:p>
        </w:tc>
        <w:tc>
          <w:tcPr>
            <w:tcW w:w="2693" w:type="dxa"/>
            <w:shd w:val="clear" w:color="auto" w:fill="D2C8E1"/>
          </w:tcPr>
          <w:p w14:paraId="12037FF2" w14:textId="0BBE52DC" w:rsidR="007C0002" w:rsidRPr="002530A2" w:rsidRDefault="007C0002" w:rsidP="002E5C30">
            <w:pPr>
              <w:spacing w:line="240" w:lineRule="auto"/>
              <w:rPr>
                <w:b/>
              </w:rPr>
            </w:pPr>
            <w:r>
              <w:rPr>
                <w:b/>
              </w:rPr>
              <w:t>Context</w:t>
            </w:r>
          </w:p>
        </w:tc>
        <w:tc>
          <w:tcPr>
            <w:tcW w:w="4678" w:type="dxa"/>
            <w:shd w:val="clear" w:color="auto" w:fill="D2C8E1"/>
          </w:tcPr>
          <w:p w14:paraId="2B5021F6" w14:textId="77777777" w:rsidR="007C0002" w:rsidRPr="002530A2" w:rsidRDefault="007C0002" w:rsidP="002E5C30">
            <w:pPr>
              <w:spacing w:line="240" w:lineRule="auto"/>
              <w:rPr>
                <w:b/>
              </w:rPr>
            </w:pPr>
            <w:r w:rsidRPr="002530A2">
              <w:rPr>
                <w:b/>
              </w:rPr>
              <w:t>Learning activity</w:t>
            </w:r>
          </w:p>
        </w:tc>
        <w:tc>
          <w:tcPr>
            <w:tcW w:w="1842" w:type="dxa"/>
            <w:shd w:val="clear" w:color="auto" w:fill="D2C8E1"/>
          </w:tcPr>
          <w:p w14:paraId="3C3392F0" w14:textId="77777777" w:rsidR="007C0002" w:rsidRPr="002530A2" w:rsidRDefault="007C0002" w:rsidP="002E5C30">
            <w:pPr>
              <w:spacing w:line="240" w:lineRule="auto"/>
              <w:rPr>
                <w:b/>
              </w:rPr>
            </w:pPr>
            <w:r w:rsidRPr="002530A2">
              <w:rPr>
                <w:b/>
              </w:rPr>
              <w:t>Resources</w:t>
            </w:r>
          </w:p>
        </w:tc>
        <w:tc>
          <w:tcPr>
            <w:tcW w:w="1842" w:type="dxa"/>
            <w:shd w:val="clear" w:color="auto" w:fill="D2C8E1"/>
          </w:tcPr>
          <w:p w14:paraId="2CF9F42B" w14:textId="2B0C526A" w:rsidR="007C0002" w:rsidRPr="002530A2" w:rsidRDefault="00D90E0A" w:rsidP="002E5C30">
            <w:pPr>
              <w:spacing w:line="240" w:lineRule="auto"/>
              <w:rPr>
                <w:b/>
              </w:rPr>
            </w:pPr>
            <w:r>
              <w:rPr>
                <w:b/>
              </w:rPr>
              <w:t>Scaffolding &amp; whole school approaches</w:t>
            </w:r>
          </w:p>
        </w:tc>
      </w:tr>
      <w:tr w:rsidR="007C0002" w:rsidRPr="002530A2" w14:paraId="61651430" w14:textId="0C18F3A9" w:rsidTr="007C0002">
        <w:trPr>
          <w:trHeight w:val="531"/>
          <w:jc w:val="center"/>
        </w:trPr>
        <w:tc>
          <w:tcPr>
            <w:tcW w:w="1133" w:type="dxa"/>
            <w:shd w:val="clear" w:color="auto" w:fill="FFFFFF" w:themeFill="background1"/>
          </w:tcPr>
          <w:p w14:paraId="752AEAC8" w14:textId="77777777" w:rsidR="007C0002" w:rsidRDefault="007C0002" w:rsidP="002E5C30">
            <w:pPr>
              <w:spacing w:line="240" w:lineRule="auto"/>
              <w:rPr>
                <w:b/>
              </w:rPr>
            </w:pPr>
          </w:p>
        </w:tc>
        <w:tc>
          <w:tcPr>
            <w:tcW w:w="1385" w:type="dxa"/>
            <w:shd w:val="clear" w:color="auto" w:fill="FFFFFF" w:themeFill="background1"/>
          </w:tcPr>
          <w:p w14:paraId="0A7DF58B" w14:textId="77777777" w:rsidR="007C0002" w:rsidRPr="002530A2" w:rsidRDefault="007C0002" w:rsidP="002E5C30">
            <w:pPr>
              <w:spacing w:line="240" w:lineRule="auto"/>
              <w:rPr>
                <w:b/>
              </w:rPr>
            </w:pPr>
          </w:p>
        </w:tc>
        <w:tc>
          <w:tcPr>
            <w:tcW w:w="2439" w:type="dxa"/>
            <w:shd w:val="clear" w:color="auto" w:fill="FFFFFF" w:themeFill="background1"/>
          </w:tcPr>
          <w:p w14:paraId="1D4184C7" w14:textId="77777777" w:rsidR="007C0002" w:rsidRPr="002530A2" w:rsidRDefault="007C0002" w:rsidP="002E5C30">
            <w:pPr>
              <w:spacing w:line="240" w:lineRule="auto"/>
              <w:rPr>
                <w:b/>
              </w:rPr>
            </w:pPr>
          </w:p>
        </w:tc>
        <w:tc>
          <w:tcPr>
            <w:tcW w:w="2693" w:type="dxa"/>
            <w:shd w:val="clear" w:color="auto" w:fill="FFFFFF" w:themeFill="background1"/>
          </w:tcPr>
          <w:p w14:paraId="758F915E" w14:textId="77777777" w:rsidR="007C0002" w:rsidRPr="002530A2" w:rsidRDefault="007C0002" w:rsidP="002E5C30">
            <w:pPr>
              <w:spacing w:line="240" w:lineRule="auto"/>
              <w:rPr>
                <w:b/>
              </w:rPr>
            </w:pPr>
          </w:p>
        </w:tc>
        <w:tc>
          <w:tcPr>
            <w:tcW w:w="4678" w:type="dxa"/>
            <w:shd w:val="clear" w:color="auto" w:fill="FFFFFF" w:themeFill="background1"/>
          </w:tcPr>
          <w:p w14:paraId="5E8E8E81" w14:textId="57C83DF5" w:rsidR="007C0002" w:rsidRDefault="007C0002" w:rsidP="004801FD">
            <w:r>
              <w:t>The significance of what is done in both home and synagogue.</w:t>
            </w:r>
          </w:p>
          <w:p w14:paraId="05EA35E8" w14:textId="068BE65A" w:rsidR="007C0002" w:rsidRDefault="007C0002" w:rsidP="0011604E">
            <w:r>
              <w:t>Students could note differences in Shabbat observance and worship between Orthodox and Reform Jews. Students could watch video clips about Shabbat. Students could answer question 8 from the Judaism specimen paper.</w:t>
            </w:r>
          </w:p>
          <w:p w14:paraId="0522B670" w14:textId="77777777" w:rsidR="007C0002" w:rsidRDefault="007C0002" w:rsidP="0011604E"/>
          <w:p w14:paraId="1FBDA029" w14:textId="77777777" w:rsidR="007C0002" w:rsidRDefault="007C0002" w:rsidP="0011604E">
            <w:r>
              <w:t>Teachers could introduce the topic of prayer in the home with a short class discussion of what prayer is and why it is important to so many people throughout the world.</w:t>
            </w:r>
          </w:p>
          <w:p w14:paraId="0EBD1E72" w14:textId="77777777" w:rsidR="007C0002" w:rsidRDefault="007C0002" w:rsidP="0011604E"/>
          <w:p w14:paraId="48B60495" w14:textId="77777777" w:rsidR="007C0002" w:rsidRDefault="007C0002" w:rsidP="0011604E">
            <w:r>
              <w:t>Students should be aware of the importance for Jews of daily prayer in the home.</w:t>
            </w:r>
          </w:p>
          <w:p w14:paraId="09DAB11B" w14:textId="77777777" w:rsidR="007C0002" w:rsidRDefault="007C0002" w:rsidP="0011604E">
            <w:r>
              <w:t>Students could complete a worksheet, answering these questions:</w:t>
            </w:r>
          </w:p>
          <w:p w14:paraId="25C91EA5" w14:textId="77777777" w:rsidR="007C0002" w:rsidRDefault="007C0002" w:rsidP="0011604E">
            <w:pPr>
              <w:pStyle w:val="ListParagraph"/>
              <w:numPr>
                <w:ilvl w:val="0"/>
                <w:numId w:val="18"/>
              </w:numPr>
            </w:pPr>
            <w:r>
              <w:t>How many times a day do Jewish men pray in the home?</w:t>
            </w:r>
          </w:p>
          <w:p w14:paraId="2FA95E82" w14:textId="77777777" w:rsidR="007C0002" w:rsidRDefault="007C0002" w:rsidP="0011604E">
            <w:pPr>
              <w:pStyle w:val="ListParagraph"/>
              <w:numPr>
                <w:ilvl w:val="0"/>
                <w:numId w:val="18"/>
              </w:numPr>
            </w:pPr>
            <w:r>
              <w:t>Why do you think that although they are expected to pray daily, prayer three times a day is not a mitzvah for women?</w:t>
            </w:r>
          </w:p>
          <w:p w14:paraId="0F9B6E68" w14:textId="77777777" w:rsidR="007C0002" w:rsidRDefault="007C0002" w:rsidP="0011604E">
            <w:pPr>
              <w:pStyle w:val="ListParagraph"/>
              <w:numPr>
                <w:ilvl w:val="0"/>
                <w:numId w:val="18"/>
              </w:numPr>
            </w:pPr>
            <w:r>
              <w:t>Explain the significance of the three times for daily prayer.</w:t>
            </w:r>
          </w:p>
          <w:p w14:paraId="1FC8C381" w14:textId="1CF1E131" w:rsidR="007C0002" w:rsidRPr="002530A2" w:rsidRDefault="007C0002" w:rsidP="0011604E">
            <w:pPr>
              <w:pStyle w:val="ListParagraph"/>
              <w:numPr>
                <w:ilvl w:val="0"/>
                <w:numId w:val="18"/>
              </w:numPr>
              <w:rPr>
                <w:b/>
              </w:rPr>
            </w:pPr>
            <w:r>
              <w:t>What is not required for prayer at home that is required for synagogue worship?</w:t>
            </w:r>
          </w:p>
        </w:tc>
        <w:tc>
          <w:tcPr>
            <w:tcW w:w="1842" w:type="dxa"/>
            <w:shd w:val="clear" w:color="auto" w:fill="FFFFFF" w:themeFill="background1"/>
          </w:tcPr>
          <w:p w14:paraId="7400E52E" w14:textId="77777777" w:rsidR="007C0002" w:rsidRPr="002530A2" w:rsidRDefault="007C0002" w:rsidP="002E5C30">
            <w:pPr>
              <w:spacing w:line="240" w:lineRule="auto"/>
              <w:rPr>
                <w:b/>
              </w:rPr>
            </w:pPr>
          </w:p>
        </w:tc>
        <w:tc>
          <w:tcPr>
            <w:tcW w:w="1842" w:type="dxa"/>
            <w:shd w:val="clear" w:color="auto" w:fill="FFFFFF" w:themeFill="background1"/>
          </w:tcPr>
          <w:p w14:paraId="34484C4C" w14:textId="77777777" w:rsidR="007C0002" w:rsidRPr="002530A2" w:rsidRDefault="007C0002" w:rsidP="002E5C30">
            <w:pPr>
              <w:spacing w:line="240" w:lineRule="auto"/>
              <w:rPr>
                <w:b/>
              </w:rPr>
            </w:pPr>
          </w:p>
        </w:tc>
      </w:tr>
    </w:tbl>
    <w:p w14:paraId="73BDB939" w14:textId="545AD07E" w:rsidR="004801FD" w:rsidRPr="001C3027" w:rsidRDefault="004801FD" w:rsidP="001C3027"/>
    <w:tbl>
      <w:tblPr>
        <w:tblStyle w:val="TableGrid"/>
        <w:tblW w:w="15162" w:type="dxa"/>
        <w:jc w:val="center"/>
        <w:tblLayout w:type="fixed"/>
        <w:tblLook w:val="04A0" w:firstRow="1" w:lastRow="0" w:firstColumn="1" w:lastColumn="0" w:noHBand="0" w:noVBand="1"/>
      </w:tblPr>
      <w:tblGrid>
        <w:gridCol w:w="1133"/>
        <w:gridCol w:w="1385"/>
        <w:gridCol w:w="2693"/>
        <w:gridCol w:w="2439"/>
        <w:gridCol w:w="4394"/>
        <w:gridCol w:w="1559"/>
        <w:gridCol w:w="1559"/>
      </w:tblGrid>
      <w:tr w:rsidR="00084E8F" w:rsidRPr="002530A2" w14:paraId="7E7578AB" w14:textId="69BC678A" w:rsidTr="00084E8F">
        <w:trPr>
          <w:trHeight w:val="531"/>
          <w:jc w:val="center"/>
        </w:trPr>
        <w:tc>
          <w:tcPr>
            <w:tcW w:w="1133" w:type="dxa"/>
            <w:shd w:val="clear" w:color="auto" w:fill="D2C8E1"/>
          </w:tcPr>
          <w:p w14:paraId="7012B49C" w14:textId="0845AAFF" w:rsidR="00084E8F" w:rsidRPr="002530A2" w:rsidRDefault="00084E8F" w:rsidP="002E5C30">
            <w:pPr>
              <w:spacing w:line="240" w:lineRule="auto"/>
              <w:rPr>
                <w:b/>
              </w:rPr>
            </w:pPr>
            <w:r>
              <w:rPr>
                <w:b/>
              </w:rPr>
              <w:lastRenderedPageBreak/>
              <w:t>Lesson Number</w:t>
            </w:r>
          </w:p>
          <w:p w14:paraId="18A7BEE2" w14:textId="77777777" w:rsidR="00084E8F" w:rsidRPr="002530A2" w:rsidRDefault="00084E8F" w:rsidP="002E5C30">
            <w:pPr>
              <w:spacing w:line="240" w:lineRule="auto"/>
              <w:rPr>
                <w:b/>
              </w:rPr>
            </w:pPr>
          </w:p>
        </w:tc>
        <w:tc>
          <w:tcPr>
            <w:tcW w:w="1385" w:type="dxa"/>
            <w:shd w:val="clear" w:color="auto" w:fill="D2C8E1"/>
          </w:tcPr>
          <w:p w14:paraId="7652A177" w14:textId="6DFD687E" w:rsidR="00084E8F" w:rsidRPr="002530A2" w:rsidRDefault="00084E8F" w:rsidP="002E5C30">
            <w:pPr>
              <w:spacing w:line="240" w:lineRule="auto"/>
              <w:rPr>
                <w:b/>
              </w:rPr>
            </w:pPr>
            <w:r w:rsidRPr="002530A2">
              <w:rPr>
                <w:b/>
              </w:rPr>
              <w:t>Topic title</w:t>
            </w:r>
            <w:r>
              <w:rPr>
                <w:b/>
              </w:rPr>
              <w:t xml:space="preserve"> &amp; teaching approach</w:t>
            </w:r>
          </w:p>
        </w:tc>
        <w:tc>
          <w:tcPr>
            <w:tcW w:w="2693" w:type="dxa"/>
            <w:shd w:val="clear" w:color="auto" w:fill="D2C8E1"/>
          </w:tcPr>
          <w:p w14:paraId="5B09495D" w14:textId="3B8EC654" w:rsidR="00084E8F" w:rsidRPr="002530A2" w:rsidRDefault="00084E8F" w:rsidP="002E5C30">
            <w:pPr>
              <w:spacing w:line="240" w:lineRule="auto"/>
              <w:rPr>
                <w:b/>
              </w:rPr>
            </w:pPr>
            <w:r>
              <w:rPr>
                <w:b/>
              </w:rPr>
              <w:t>Learning objectives &amp; outcomes</w:t>
            </w:r>
          </w:p>
        </w:tc>
        <w:tc>
          <w:tcPr>
            <w:tcW w:w="2439" w:type="dxa"/>
            <w:shd w:val="clear" w:color="auto" w:fill="D2C8E1"/>
          </w:tcPr>
          <w:p w14:paraId="0E506DA6" w14:textId="47551BC8" w:rsidR="00084E8F" w:rsidRPr="002530A2" w:rsidRDefault="00084E8F" w:rsidP="002E5C30">
            <w:pPr>
              <w:spacing w:line="240" w:lineRule="auto"/>
              <w:rPr>
                <w:b/>
              </w:rPr>
            </w:pPr>
            <w:r>
              <w:rPr>
                <w:b/>
              </w:rPr>
              <w:t>Context</w:t>
            </w:r>
          </w:p>
        </w:tc>
        <w:tc>
          <w:tcPr>
            <w:tcW w:w="4394" w:type="dxa"/>
            <w:shd w:val="clear" w:color="auto" w:fill="D2C8E1"/>
          </w:tcPr>
          <w:p w14:paraId="3E8B2C42" w14:textId="77777777" w:rsidR="00084E8F" w:rsidRPr="002530A2" w:rsidRDefault="00084E8F" w:rsidP="002E5C30">
            <w:pPr>
              <w:spacing w:line="240" w:lineRule="auto"/>
              <w:rPr>
                <w:b/>
              </w:rPr>
            </w:pPr>
            <w:r w:rsidRPr="002530A2">
              <w:rPr>
                <w:b/>
              </w:rPr>
              <w:t>Learning activity</w:t>
            </w:r>
          </w:p>
        </w:tc>
        <w:tc>
          <w:tcPr>
            <w:tcW w:w="1559" w:type="dxa"/>
            <w:shd w:val="clear" w:color="auto" w:fill="D2C8E1"/>
          </w:tcPr>
          <w:p w14:paraId="7C2DA73B" w14:textId="77777777" w:rsidR="00084E8F" w:rsidRPr="002530A2" w:rsidRDefault="00084E8F" w:rsidP="002E5C30">
            <w:pPr>
              <w:spacing w:line="240" w:lineRule="auto"/>
              <w:rPr>
                <w:b/>
              </w:rPr>
            </w:pPr>
            <w:r w:rsidRPr="002530A2">
              <w:rPr>
                <w:b/>
              </w:rPr>
              <w:t>Resources</w:t>
            </w:r>
          </w:p>
        </w:tc>
        <w:tc>
          <w:tcPr>
            <w:tcW w:w="1559" w:type="dxa"/>
            <w:shd w:val="clear" w:color="auto" w:fill="D2C8E1"/>
          </w:tcPr>
          <w:p w14:paraId="7BDD015B" w14:textId="12C28227" w:rsidR="00084E8F" w:rsidRPr="002530A2" w:rsidRDefault="00D90E0A" w:rsidP="002E5C30">
            <w:pPr>
              <w:spacing w:line="240" w:lineRule="auto"/>
              <w:rPr>
                <w:b/>
              </w:rPr>
            </w:pPr>
            <w:r>
              <w:rPr>
                <w:b/>
              </w:rPr>
              <w:t>Scaffolding &amp; whole school approaches</w:t>
            </w:r>
          </w:p>
        </w:tc>
      </w:tr>
      <w:tr w:rsidR="00084E8F" w:rsidRPr="002530A2" w14:paraId="39467548" w14:textId="6889F34C" w:rsidTr="00084E8F">
        <w:trPr>
          <w:trHeight w:val="531"/>
          <w:jc w:val="center"/>
        </w:trPr>
        <w:tc>
          <w:tcPr>
            <w:tcW w:w="1133" w:type="dxa"/>
            <w:shd w:val="clear" w:color="auto" w:fill="FFFFFF" w:themeFill="background1"/>
          </w:tcPr>
          <w:p w14:paraId="7BA32A15" w14:textId="77777777" w:rsidR="00084E8F" w:rsidRDefault="00084E8F" w:rsidP="002E5C30">
            <w:pPr>
              <w:spacing w:line="240" w:lineRule="auto"/>
              <w:rPr>
                <w:b/>
              </w:rPr>
            </w:pPr>
          </w:p>
        </w:tc>
        <w:tc>
          <w:tcPr>
            <w:tcW w:w="1385" w:type="dxa"/>
            <w:shd w:val="clear" w:color="auto" w:fill="FFFFFF" w:themeFill="background1"/>
          </w:tcPr>
          <w:p w14:paraId="3D927279" w14:textId="77777777" w:rsidR="00084E8F" w:rsidRPr="002530A2" w:rsidRDefault="00084E8F" w:rsidP="002E5C30">
            <w:pPr>
              <w:spacing w:line="240" w:lineRule="auto"/>
              <w:rPr>
                <w:b/>
              </w:rPr>
            </w:pPr>
          </w:p>
        </w:tc>
        <w:tc>
          <w:tcPr>
            <w:tcW w:w="2693" w:type="dxa"/>
            <w:shd w:val="clear" w:color="auto" w:fill="FFFFFF" w:themeFill="background1"/>
          </w:tcPr>
          <w:p w14:paraId="363E55C3" w14:textId="77777777" w:rsidR="00084E8F" w:rsidRPr="002530A2" w:rsidRDefault="00084E8F" w:rsidP="002E5C30">
            <w:pPr>
              <w:spacing w:line="240" w:lineRule="auto"/>
              <w:rPr>
                <w:b/>
              </w:rPr>
            </w:pPr>
          </w:p>
        </w:tc>
        <w:tc>
          <w:tcPr>
            <w:tcW w:w="2439" w:type="dxa"/>
            <w:shd w:val="clear" w:color="auto" w:fill="FFFFFF" w:themeFill="background1"/>
          </w:tcPr>
          <w:p w14:paraId="106CF076" w14:textId="77777777" w:rsidR="00084E8F" w:rsidRPr="002530A2" w:rsidRDefault="00084E8F" w:rsidP="002E5C30">
            <w:pPr>
              <w:spacing w:line="240" w:lineRule="auto"/>
              <w:rPr>
                <w:b/>
              </w:rPr>
            </w:pPr>
          </w:p>
        </w:tc>
        <w:tc>
          <w:tcPr>
            <w:tcW w:w="4394" w:type="dxa"/>
            <w:shd w:val="clear" w:color="auto" w:fill="FFFFFF" w:themeFill="background1"/>
          </w:tcPr>
          <w:p w14:paraId="517C87A2" w14:textId="77777777" w:rsidR="00084E8F" w:rsidRDefault="00084E8F" w:rsidP="0011604E">
            <w:pPr>
              <w:pStyle w:val="ListParagraph"/>
              <w:numPr>
                <w:ilvl w:val="0"/>
                <w:numId w:val="18"/>
              </w:numPr>
            </w:pPr>
            <w:r>
              <w:t>Explain the significance of the kippah.</w:t>
            </w:r>
          </w:p>
          <w:p w14:paraId="316C25C6" w14:textId="77777777" w:rsidR="00084E8F" w:rsidRDefault="00084E8F" w:rsidP="0011604E">
            <w:pPr>
              <w:pStyle w:val="ListParagraph"/>
              <w:numPr>
                <w:ilvl w:val="0"/>
                <w:numId w:val="18"/>
              </w:numPr>
            </w:pPr>
            <w:r>
              <w:t>Explain the significance of the tallit and tzitzit and how the tallit is worn in prayer.</w:t>
            </w:r>
          </w:p>
          <w:p w14:paraId="570F4831" w14:textId="77777777" w:rsidR="00084E8F" w:rsidRDefault="00084E8F" w:rsidP="0011604E">
            <w:pPr>
              <w:pStyle w:val="ListParagraph"/>
              <w:numPr>
                <w:ilvl w:val="0"/>
                <w:numId w:val="18"/>
              </w:numPr>
            </w:pPr>
            <w:r>
              <w:t>Explain how the tefillin are worn and their significance.</w:t>
            </w:r>
          </w:p>
          <w:p w14:paraId="005173F2" w14:textId="77777777" w:rsidR="00084E8F" w:rsidRDefault="00084E8F" w:rsidP="0011604E">
            <w:pPr>
              <w:pStyle w:val="ListParagraph"/>
              <w:numPr>
                <w:ilvl w:val="0"/>
                <w:numId w:val="18"/>
              </w:numPr>
            </w:pPr>
            <w:r>
              <w:t>When are tefillin not worn? Explain why.</w:t>
            </w:r>
          </w:p>
          <w:p w14:paraId="4FD9ACDB" w14:textId="77777777" w:rsidR="00084E8F" w:rsidRDefault="00084E8F" w:rsidP="0011604E">
            <w:pPr>
              <w:pStyle w:val="ListParagraph"/>
              <w:numPr>
                <w:ilvl w:val="0"/>
                <w:numId w:val="18"/>
              </w:numPr>
            </w:pPr>
            <w:r>
              <w:t>What is the Siddur?</w:t>
            </w:r>
          </w:p>
          <w:p w14:paraId="3E519172" w14:textId="6CC93243" w:rsidR="00084E8F" w:rsidRPr="002530A2" w:rsidRDefault="00084E8F" w:rsidP="0011604E">
            <w:pPr>
              <w:spacing w:line="240" w:lineRule="auto"/>
              <w:rPr>
                <w:b/>
              </w:rPr>
            </w:pPr>
            <w:r>
              <w:t>Students could give reasons for the importance of public and of private prayer and then explain their views on whether one is more important than the other.</w:t>
            </w:r>
          </w:p>
        </w:tc>
        <w:tc>
          <w:tcPr>
            <w:tcW w:w="1559" w:type="dxa"/>
            <w:shd w:val="clear" w:color="auto" w:fill="FFFFFF" w:themeFill="background1"/>
          </w:tcPr>
          <w:p w14:paraId="5A458D31" w14:textId="77777777" w:rsidR="00084E8F" w:rsidRPr="002530A2" w:rsidRDefault="00084E8F" w:rsidP="002E5C30">
            <w:pPr>
              <w:spacing w:line="240" w:lineRule="auto"/>
              <w:rPr>
                <w:b/>
              </w:rPr>
            </w:pPr>
          </w:p>
        </w:tc>
        <w:tc>
          <w:tcPr>
            <w:tcW w:w="1559" w:type="dxa"/>
            <w:shd w:val="clear" w:color="auto" w:fill="FFFFFF" w:themeFill="background1"/>
          </w:tcPr>
          <w:p w14:paraId="0F47928A" w14:textId="77777777" w:rsidR="00084E8F" w:rsidRPr="002530A2" w:rsidRDefault="00084E8F" w:rsidP="002E5C30">
            <w:pPr>
              <w:spacing w:line="240" w:lineRule="auto"/>
              <w:rPr>
                <w:b/>
              </w:rPr>
            </w:pPr>
          </w:p>
        </w:tc>
      </w:tr>
    </w:tbl>
    <w:p w14:paraId="19CE6A6E" w14:textId="77777777" w:rsidR="00F95144" w:rsidRDefault="00F95144">
      <w:r>
        <w:br w:type="page"/>
      </w:r>
    </w:p>
    <w:tbl>
      <w:tblPr>
        <w:tblStyle w:val="TableGrid"/>
        <w:tblW w:w="16013" w:type="dxa"/>
        <w:jc w:val="center"/>
        <w:tblLayout w:type="fixed"/>
        <w:tblLook w:val="04A0" w:firstRow="1" w:lastRow="0" w:firstColumn="1" w:lastColumn="0" w:noHBand="0" w:noVBand="1"/>
      </w:tblPr>
      <w:tblGrid>
        <w:gridCol w:w="1133"/>
        <w:gridCol w:w="1385"/>
        <w:gridCol w:w="2439"/>
        <w:gridCol w:w="2268"/>
        <w:gridCol w:w="5244"/>
        <w:gridCol w:w="1843"/>
        <w:gridCol w:w="1701"/>
      </w:tblGrid>
      <w:tr w:rsidR="00084E8F" w:rsidRPr="002530A2" w14:paraId="061FBD57" w14:textId="2AC112E9" w:rsidTr="00084E8F">
        <w:trPr>
          <w:trHeight w:val="531"/>
          <w:jc w:val="center"/>
        </w:trPr>
        <w:tc>
          <w:tcPr>
            <w:tcW w:w="1133" w:type="dxa"/>
            <w:shd w:val="clear" w:color="auto" w:fill="D2C8E1"/>
          </w:tcPr>
          <w:p w14:paraId="6E125A9F" w14:textId="77777777" w:rsidR="00084E8F" w:rsidRPr="002530A2" w:rsidRDefault="00084E8F" w:rsidP="00F95144">
            <w:pPr>
              <w:spacing w:line="240" w:lineRule="auto"/>
              <w:rPr>
                <w:b/>
              </w:rPr>
            </w:pPr>
            <w:r>
              <w:rPr>
                <w:b/>
              </w:rPr>
              <w:lastRenderedPageBreak/>
              <w:t>Lesson Number</w:t>
            </w:r>
          </w:p>
          <w:p w14:paraId="512B69DD" w14:textId="77777777" w:rsidR="00084E8F" w:rsidRPr="002530A2" w:rsidRDefault="00084E8F" w:rsidP="00F95144">
            <w:pPr>
              <w:spacing w:line="240" w:lineRule="auto"/>
              <w:rPr>
                <w:b/>
              </w:rPr>
            </w:pPr>
          </w:p>
        </w:tc>
        <w:tc>
          <w:tcPr>
            <w:tcW w:w="1385" w:type="dxa"/>
            <w:shd w:val="clear" w:color="auto" w:fill="D2C8E1"/>
          </w:tcPr>
          <w:p w14:paraId="098936E7" w14:textId="42DD5EE5" w:rsidR="00084E8F" w:rsidRPr="002530A2" w:rsidRDefault="00084E8F" w:rsidP="00F95144">
            <w:pPr>
              <w:spacing w:line="240" w:lineRule="auto"/>
              <w:rPr>
                <w:b/>
              </w:rPr>
            </w:pPr>
            <w:r w:rsidRPr="002530A2">
              <w:rPr>
                <w:b/>
              </w:rPr>
              <w:t>Topic title</w:t>
            </w:r>
            <w:r>
              <w:rPr>
                <w:b/>
              </w:rPr>
              <w:t xml:space="preserve"> &amp; teaching approach</w:t>
            </w:r>
          </w:p>
        </w:tc>
        <w:tc>
          <w:tcPr>
            <w:tcW w:w="2439" w:type="dxa"/>
            <w:shd w:val="clear" w:color="auto" w:fill="D2C8E1"/>
          </w:tcPr>
          <w:p w14:paraId="700BF9CE" w14:textId="2BFF387E" w:rsidR="00084E8F" w:rsidRPr="002530A2" w:rsidRDefault="00084E8F" w:rsidP="00F95144">
            <w:pPr>
              <w:spacing w:line="240" w:lineRule="auto"/>
              <w:rPr>
                <w:b/>
              </w:rPr>
            </w:pPr>
            <w:r>
              <w:rPr>
                <w:b/>
              </w:rPr>
              <w:t>Learning objectives &amp; outcomes</w:t>
            </w:r>
          </w:p>
        </w:tc>
        <w:tc>
          <w:tcPr>
            <w:tcW w:w="2268" w:type="dxa"/>
            <w:shd w:val="clear" w:color="auto" w:fill="D2C8E1"/>
          </w:tcPr>
          <w:p w14:paraId="167B5564" w14:textId="3AAA5D89" w:rsidR="00084E8F" w:rsidRPr="002530A2" w:rsidRDefault="00084E8F" w:rsidP="00F95144">
            <w:pPr>
              <w:spacing w:line="240" w:lineRule="auto"/>
              <w:rPr>
                <w:b/>
              </w:rPr>
            </w:pPr>
            <w:r>
              <w:rPr>
                <w:b/>
              </w:rPr>
              <w:t>Context</w:t>
            </w:r>
          </w:p>
        </w:tc>
        <w:tc>
          <w:tcPr>
            <w:tcW w:w="5244" w:type="dxa"/>
            <w:shd w:val="clear" w:color="auto" w:fill="D2C8E1"/>
          </w:tcPr>
          <w:p w14:paraId="1487930E" w14:textId="77777777" w:rsidR="00084E8F" w:rsidRPr="002530A2" w:rsidRDefault="00084E8F" w:rsidP="00F95144">
            <w:pPr>
              <w:spacing w:line="240" w:lineRule="auto"/>
              <w:rPr>
                <w:b/>
              </w:rPr>
            </w:pPr>
            <w:r w:rsidRPr="002530A2">
              <w:rPr>
                <w:b/>
              </w:rPr>
              <w:t>Learning activity</w:t>
            </w:r>
          </w:p>
        </w:tc>
        <w:tc>
          <w:tcPr>
            <w:tcW w:w="1843" w:type="dxa"/>
            <w:shd w:val="clear" w:color="auto" w:fill="D2C8E1"/>
          </w:tcPr>
          <w:p w14:paraId="30213CA1" w14:textId="77777777" w:rsidR="00084E8F" w:rsidRPr="002530A2" w:rsidRDefault="00084E8F" w:rsidP="00F95144">
            <w:pPr>
              <w:spacing w:line="240" w:lineRule="auto"/>
              <w:rPr>
                <w:b/>
              </w:rPr>
            </w:pPr>
            <w:r w:rsidRPr="002530A2">
              <w:rPr>
                <w:b/>
              </w:rPr>
              <w:t>Resources</w:t>
            </w:r>
          </w:p>
        </w:tc>
        <w:tc>
          <w:tcPr>
            <w:tcW w:w="1701" w:type="dxa"/>
            <w:shd w:val="clear" w:color="auto" w:fill="D2C8E1"/>
          </w:tcPr>
          <w:p w14:paraId="4BFF3682" w14:textId="4B07DD3F" w:rsidR="00084E8F" w:rsidRPr="002530A2" w:rsidRDefault="00D90E0A" w:rsidP="00F95144">
            <w:pPr>
              <w:spacing w:line="240" w:lineRule="auto"/>
              <w:rPr>
                <w:b/>
              </w:rPr>
            </w:pPr>
            <w:r>
              <w:rPr>
                <w:b/>
              </w:rPr>
              <w:t>Scaffolding &amp; whole school approaches</w:t>
            </w:r>
          </w:p>
        </w:tc>
      </w:tr>
      <w:tr w:rsidR="00084E8F" w:rsidRPr="000C5753" w14:paraId="7C7CB5D4" w14:textId="18DAE61B" w:rsidTr="00084E8F">
        <w:trPr>
          <w:trHeight w:val="268"/>
          <w:jc w:val="center"/>
        </w:trPr>
        <w:tc>
          <w:tcPr>
            <w:tcW w:w="1133" w:type="dxa"/>
          </w:tcPr>
          <w:p w14:paraId="31E8EB00" w14:textId="28573014" w:rsidR="00084E8F" w:rsidRPr="000C5753" w:rsidRDefault="00084E8F" w:rsidP="00822BDC">
            <w:pPr>
              <w:rPr>
                <w:rFonts w:cs="Arial"/>
                <w:szCs w:val="22"/>
              </w:rPr>
            </w:pPr>
            <w:r>
              <w:rPr>
                <w:rFonts w:cs="Arial"/>
                <w:szCs w:val="22"/>
              </w:rPr>
              <w:t>Lesson 22</w:t>
            </w:r>
          </w:p>
        </w:tc>
        <w:tc>
          <w:tcPr>
            <w:tcW w:w="1385" w:type="dxa"/>
          </w:tcPr>
          <w:p w14:paraId="4F8C1F23" w14:textId="07F3192A" w:rsidR="00084E8F" w:rsidRPr="000C5753" w:rsidRDefault="00084E8F" w:rsidP="00ED3611">
            <w:pPr>
              <w:rPr>
                <w:rFonts w:cs="Arial"/>
                <w:szCs w:val="22"/>
              </w:rPr>
            </w:pPr>
            <w:r>
              <w:t>The synagogue and worship. There will be a good opportunity for feedback from last lesson built into this lesson of high challenge on the intricacies of Jewish sacred scriptures.</w:t>
            </w:r>
          </w:p>
        </w:tc>
        <w:tc>
          <w:tcPr>
            <w:tcW w:w="2439" w:type="dxa"/>
          </w:tcPr>
          <w:p w14:paraId="4D936E23" w14:textId="01BF06AA" w:rsidR="00084E8F" w:rsidRPr="000C5753" w:rsidRDefault="00926337" w:rsidP="00314E88">
            <w:pPr>
              <w:rPr>
                <w:rFonts w:cs="Arial"/>
                <w:szCs w:val="22"/>
              </w:rPr>
            </w:pPr>
            <w:r>
              <w:t xml:space="preserve">To understand </w:t>
            </w:r>
            <w:proofErr w:type="gramStart"/>
            <w:r w:rsidR="00084E8F">
              <w:t>The</w:t>
            </w:r>
            <w:proofErr w:type="gramEnd"/>
            <w:r w:rsidR="00084E8F">
              <w:t xml:space="preserve"> written law (</w:t>
            </w:r>
            <w:proofErr w:type="spellStart"/>
            <w:r w:rsidR="00084E8F">
              <w:t>Tenakh</w:t>
            </w:r>
            <w:proofErr w:type="spellEnd"/>
            <w:r w:rsidR="00084E8F">
              <w:t>) and the oral law (Talmud) and their study, use and significance in daily life</w:t>
            </w:r>
            <w:r>
              <w:t xml:space="preserve"> for Jews</w:t>
            </w:r>
            <w:r w:rsidR="00084E8F">
              <w:t>.</w:t>
            </w:r>
          </w:p>
        </w:tc>
        <w:tc>
          <w:tcPr>
            <w:tcW w:w="2268" w:type="dxa"/>
          </w:tcPr>
          <w:p w14:paraId="2BF50830" w14:textId="54B2B19E" w:rsidR="00084E8F" w:rsidRPr="000C5753" w:rsidRDefault="00084E8F" w:rsidP="003B6B4F">
            <w:pPr>
              <w:rPr>
                <w:rFonts w:cs="Arial"/>
                <w:szCs w:val="22"/>
              </w:rPr>
            </w:pPr>
            <w:r>
              <w:t>The focus is on understanding the structure of the written and oral law and their use and significance in Jewish daily life.</w:t>
            </w:r>
          </w:p>
        </w:tc>
        <w:tc>
          <w:tcPr>
            <w:tcW w:w="5244" w:type="dxa"/>
          </w:tcPr>
          <w:p w14:paraId="6654CE77" w14:textId="77777777" w:rsidR="00084E8F" w:rsidRDefault="00084E8F" w:rsidP="006475A6">
            <w:r>
              <w:t xml:space="preserve">Teachers could introduce the topic of the </w:t>
            </w:r>
            <w:proofErr w:type="spellStart"/>
            <w:r>
              <w:t>Tenakh</w:t>
            </w:r>
            <w:proofErr w:type="spellEnd"/>
            <w:r>
              <w:t xml:space="preserve"> by passing round copies of the </w:t>
            </w:r>
            <w:proofErr w:type="spellStart"/>
            <w:r>
              <w:t>Tenakh</w:t>
            </w:r>
            <w:proofErr w:type="spellEnd"/>
            <w:r>
              <w:t xml:space="preserve"> and the Old Testament. What are the similarities? What are the differences? Students should know the threefold division of the </w:t>
            </w:r>
            <w:proofErr w:type="spellStart"/>
            <w:r>
              <w:t>Tenakh</w:t>
            </w:r>
            <w:proofErr w:type="spellEnd"/>
            <w:r>
              <w:t xml:space="preserve"> and the nature of each of the three parts. </w:t>
            </w:r>
          </w:p>
          <w:p w14:paraId="5E81A3CA" w14:textId="77777777" w:rsidR="00084E8F" w:rsidRDefault="00084E8F" w:rsidP="006475A6">
            <w:r>
              <w:t>Students could copy a diagram in the form of a bookshelf with three shelves, showing the books in each part.</w:t>
            </w:r>
          </w:p>
          <w:p w14:paraId="2E756030" w14:textId="77777777" w:rsidR="00084E8F" w:rsidRDefault="00084E8F" w:rsidP="006475A6">
            <w:r>
              <w:t xml:space="preserve">Teachers could recap what was taught in the introduction to the course about Moses having been given not only the written Torah (the first section of the </w:t>
            </w:r>
            <w:proofErr w:type="spellStart"/>
            <w:r>
              <w:t>Tenakh</w:t>
            </w:r>
            <w:proofErr w:type="spellEnd"/>
            <w:r>
              <w:t>) but also the oral Torah (the Talmud).</w:t>
            </w:r>
          </w:p>
          <w:p w14:paraId="67F7E92D" w14:textId="77777777" w:rsidR="00084E8F" w:rsidRDefault="00084E8F" w:rsidP="006475A6">
            <w:r>
              <w:t xml:space="preserve">Students should know the twofold structure of the Talmud and understand the nature of both the Mishnah and the </w:t>
            </w:r>
            <w:proofErr w:type="spellStart"/>
            <w:r>
              <w:t>Gemara</w:t>
            </w:r>
            <w:proofErr w:type="spellEnd"/>
            <w:r>
              <w:t>. They should also be aware that the Torah and Talmud are living texts in the sense that their significance has continually been developed over the centuries through rabbinic discussion and commentary.</w:t>
            </w:r>
          </w:p>
          <w:p w14:paraId="2CB95816" w14:textId="77777777" w:rsidR="00084E8F" w:rsidRDefault="00084E8F" w:rsidP="006475A6">
            <w:r>
              <w:t>Students could work in 4 groups, preparing a brief presentation for the rest of the class on:</w:t>
            </w:r>
          </w:p>
          <w:p w14:paraId="5D751DAE" w14:textId="77777777" w:rsidR="00084E8F" w:rsidRDefault="00084E8F" w:rsidP="00E849DB">
            <w:pPr>
              <w:pStyle w:val="ListParagraph"/>
              <w:numPr>
                <w:ilvl w:val="0"/>
                <w:numId w:val="19"/>
              </w:numPr>
            </w:pPr>
            <w:r>
              <w:t>The Law (Torah)</w:t>
            </w:r>
          </w:p>
          <w:p w14:paraId="7100864F" w14:textId="77777777" w:rsidR="00084E8F" w:rsidRDefault="00084E8F" w:rsidP="00E849DB">
            <w:pPr>
              <w:pStyle w:val="ListParagraph"/>
              <w:numPr>
                <w:ilvl w:val="0"/>
                <w:numId w:val="19"/>
              </w:numPr>
            </w:pPr>
            <w:r>
              <w:t>The Prophets (</w:t>
            </w:r>
            <w:proofErr w:type="spellStart"/>
            <w:r>
              <w:t>Nebi’im</w:t>
            </w:r>
            <w:proofErr w:type="spellEnd"/>
            <w:r>
              <w:t>)</w:t>
            </w:r>
          </w:p>
          <w:p w14:paraId="3C2D6655" w14:textId="77777777" w:rsidR="00084E8F" w:rsidRDefault="00084E8F" w:rsidP="00E849DB">
            <w:pPr>
              <w:pStyle w:val="ListParagraph"/>
              <w:numPr>
                <w:ilvl w:val="0"/>
                <w:numId w:val="19"/>
              </w:numPr>
            </w:pPr>
            <w:r>
              <w:t>The Writings (</w:t>
            </w:r>
            <w:proofErr w:type="spellStart"/>
            <w:r>
              <w:t>Ketubim</w:t>
            </w:r>
            <w:proofErr w:type="spellEnd"/>
            <w:r>
              <w:t>)</w:t>
            </w:r>
          </w:p>
          <w:p w14:paraId="1988BF1D" w14:textId="0669399E" w:rsidR="00084E8F" w:rsidRPr="000C5753" w:rsidRDefault="00084E8F" w:rsidP="00355A55">
            <w:pPr>
              <w:pStyle w:val="ListParagraph"/>
              <w:numPr>
                <w:ilvl w:val="0"/>
                <w:numId w:val="19"/>
              </w:numPr>
              <w:rPr>
                <w:rFonts w:cs="Arial"/>
                <w:szCs w:val="22"/>
              </w:rPr>
            </w:pPr>
            <w:r>
              <w:t xml:space="preserve">The Talmud (Mishnah and </w:t>
            </w:r>
            <w:proofErr w:type="spellStart"/>
            <w:r>
              <w:t>Gemara</w:t>
            </w:r>
            <w:proofErr w:type="spellEnd"/>
            <w:r>
              <w:t>)</w:t>
            </w:r>
          </w:p>
        </w:tc>
        <w:tc>
          <w:tcPr>
            <w:tcW w:w="1843" w:type="dxa"/>
          </w:tcPr>
          <w:p w14:paraId="224884E3" w14:textId="77777777" w:rsidR="00084E8F" w:rsidRDefault="00084E8F" w:rsidP="006475A6">
            <w:r>
              <w:t xml:space="preserve">Copies of the </w:t>
            </w:r>
            <w:proofErr w:type="spellStart"/>
            <w:r>
              <w:t>Tenakh</w:t>
            </w:r>
            <w:proofErr w:type="spellEnd"/>
            <w:r>
              <w:t xml:space="preserve"> and Old Testament.</w:t>
            </w:r>
          </w:p>
          <w:p w14:paraId="0CEF8DA1" w14:textId="77777777" w:rsidR="00084E8F" w:rsidRDefault="00084E8F" w:rsidP="006475A6"/>
          <w:p w14:paraId="531EB11C" w14:textId="5C216B52" w:rsidR="00084E8F" w:rsidRDefault="00911BB6" w:rsidP="006475A6">
            <w:r>
              <w:t>C</w:t>
            </w:r>
            <w:r w:rsidR="00084E8F">
              <w:t>hapter</w:t>
            </w:r>
            <w:r>
              <w:t xml:space="preserve"> 2.7</w:t>
            </w:r>
            <w:r w:rsidR="00084E8F">
              <w:t xml:space="preserve"> of Judaism text books.</w:t>
            </w:r>
          </w:p>
          <w:p w14:paraId="5D1921B8" w14:textId="77777777" w:rsidR="00084E8F" w:rsidRDefault="00084E8F" w:rsidP="006475A6"/>
          <w:p w14:paraId="5B7D654C" w14:textId="77777777" w:rsidR="00084E8F" w:rsidRDefault="00084E8F" w:rsidP="006475A6">
            <w:r>
              <w:t>Internet research.</w:t>
            </w:r>
          </w:p>
          <w:p w14:paraId="282F6D95" w14:textId="77777777" w:rsidR="00084E8F" w:rsidRDefault="00084E8F" w:rsidP="006475A6"/>
          <w:p w14:paraId="25C11CDB" w14:textId="74A4048D" w:rsidR="00084E8F" w:rsidRPr="000C5753" w:rsidRDefault="00084E8F" w:rsidP="006C563B">
            <w:pPr>
              <w:rPr>
                <w:rFonts w:cs="Arial"/>
                <w:szCs w:val="22"/>
              </w:rPr>
            </w:pPr>
            <w:r>
              <w:t>Specimen Judaism question paper.</w:t>
            </w:r>
          </w:p>
        </w:tc>
        <w:tc>
          <w:tcPr>
            <w:tcW w:w="1701" w:type="dxa"/>
          </w:tcPr>
          <w:p w14:paraId="60301F35" w14:textId="77777777" w:rsidR="00084E8F" w:rsidRDefault="007215B1" w:rsidP="006475A6">
            <w:r>
              <w:t>The emphasis on sacred scripture here, presents another good opportunity to explicitly promote reading.</w:t>
            </w:r>
          </w:p>
          <w:p w14:paraId="312A10DE" w14:textId="77777777" w:rsidR="007215B1" w:rsidRPr="00C01A3A" w:rsidRDefault="007215B1" w:rsidP="007215B1">
            <w:pPr>
              <w:rPr>
                <w:b/>
              </w:rPr>
            </w:pPr>
            <w:r w:rsidRPr="00C01A3A">
              <w:rPr>
                <w:b/>
              </w:rPr>
              <w:t>Extension task</w:t>
            </w:r>
          </w:p>
          <w:p w14:paraId="35D5DB9B" w14:textId="77777777" w:rsidR="007215B1" w:rsidRDefault="007215B1" w:rsidP="007215B1">
            <w:r>
              <w:t>Many Orthodox Jews study a page of the Talmud each day, and they can do this online. Find the portion for the day (</w:t>
            </w:r>
            <w:proofErr w:type="spellStart"/>
            <w:r>
              <w:t>Daf</w:t>
            </w:r>
            <w:proofErr w:type="spellEnd"/>
            <w:r>
              <w:t xml:space="preserve"> Yomi) by typing in the transliterated Hebrew words given in brackets. Find it in Hebrew and then in English.</w:t>
            </w:r>
          </w:p>
          <w:p w14:paraId="20BA5B39" w14:textId="1D2CF141" w:rsidR="007215B1" w:rsidRDefault="007215B1" w:rsidP="006475A6"/>
        </w:tc>
      </w:tr>
    </w:tbl>
    <w:p w14:paraId="126AD7CC" w14:textId="77777777" w:rsidR="00355A55" w:rsidRDefault="00355A55"/>
    <w:tbl>
      <w:tblPr>
        <w:tblStyle w:val="TableGrid"/>
        <w:tblW w:w="16012" w:type="dxa"/>
        <w:jc w:val="center"/>
        <w:tblLayout w:type="fixed"/>
        <w:tblLook w:val="04A0" w:firstRow="1" w:lastRow="0" w:firstColumn="1" w:lastColumn="0" w:noHBand="0" w:noVBand="1"/>
      </w:tblPr>
      <w:tblGrid>
        <w:gridCol w:w="1133"/>
        <w:gridCol w:w="1385"/>
        <w:gridCol w:w="2439"/>
        <w:gridCol w:w="2835"/>
        <w:gridCol w:w="4536"/>
        <w:gridCol w:w="1842"/>
        <w:gridCol w:w="1842"/>
      </w:tblGrid>
      <w:tr w:rsidR="00084E8F" w:rsidRPr="002530A2" w14:paraId="499409FA" w14:textId="64F81D54" w:rsidTr="00084E8F">
        <w:trPr>
          <w:trHeight w:val="531"/>
          <w:jc w:val="center"/>
        </w:trPr>
        <w:tc>
          <w:tcPr>
            <w:tcW w:w="1133" w:type="dxa"/>
            <w:shd w:val="clear" w:color="auto" w:fill="D2C8E1"/>
          </w:tcPr>
          <w:p w14:paraId="197BFD9F" w14:textId="77777777" w:rsidR="00084E8F" w:rsidRPr="002530A2" w:rsidRDefault="00084E8F" w:rsidP="002E5C30">
            <w:pPr>
              <w:spacing w:line="240" w:lineRule="auto"/>
              <w:rPr>
                <w:b/>
              </w:rPr>
            </w:pPr>
            <w:r>
              <w:rPr>
                <w:b/>
              </w:rPr>
              <w:t>Lesson Number</w:t>
            </w:r>
          </w:p>
          <w:p w14:paraId="44BD8D3C" w14:textId="77777777" w:rsidR="00084E8F" w:rsidRPr="002530A2" w:rsidRDefault="00084E8F" w:rsidP="002E5C30">
            <w:pPr>
              <w:spacing w:line="240" w:lineRule="auto"/>
              <w:rPr>
                <w:b/>
              </w:rPr>
            </w:pPr>
          </w:p>
        </w:tc>
        <w:tc>
          <w:tcPr>
            <w:tcW w:w="1385" w:type="dxa"/>
            <w:shd w:val="clear" w:color="auto" w:fill="D2C8E1"/>
          </w:tcPr>
          <w:p w14:paraId="36E013C9" w14:textId="69EEEFA5" w:rsidR="00084E8F" w:rsidRPr="002530A2" w:rsidRDefault="00084E8F" w:rsidP="002E5C30">
            <w:pPr>
              <w:spacing w:line="240" w:lineRule="auto"/>
              <w:rPr>
                <w:b/>
              </w:rPr>
            </w:pPr>
            <w:r w:rsidRPr="002530A2">
              <w:rPr>
                <w:b/>
              </w:rPr>
              <w:t>Topic title</w:t>
            </w:r>
            <w:r>
              <w:rPr>
                <w:b/>
              </w:rPr>
              <w:t xml:space="preserve"> &amp; teaching approach</w:t>
            </w:r>
          </w:p>
        </w:tc>
        <w:tc>
          <w:tcPr>
            <w:tcW w:w="2439" w:type="dxa"/>
            <w:shd w:val="clear" w:color="auto" w:fill="D2C8E1"/>
          </w:tcPr>
          <w:p w14:paraId="4D63C974" w14:textId="4E952519" w:rsidR="00084E8F" w:rsidRPr="002530A2" w:rsidRDefault="00084E8F" w:rsidP="002E5C30">
            <w:pPr>
              <w:spacing w:line="240" w:lineRule="auto"/>
              <w:rPr>
                <w:b/>
              </w:rPr>
            </w:pPr>
            <w:r>
              <w:rPr>
                <w:b/>
              </w:rPr>
              <w:t>Learning objectives &amp; outcomes</w:t>
            </w:r>
          </w:p>
        </w:tc>
        <w:tc>
          <w:tcPr>
            <w:tcW w:w="2835" w:type="dxa"/>
            <w:shd w:val="clear" w:color="auto" w:fill="D2C8E1"/>
          </w:tcPr>
          <w:p w14:paraId="08345344" w14:textId="3141EBF4" w:rsidR="00084E8F" w:rsidRPr="002530A2" w:rsidRDefault="00084E8F" w:rsidP="002E5C30">
            <w:pPr>
              <w:spacing w:line="240" w:lineRule="auto"/>
              <w:rPr>
                <w:b/>
              </w:rPr>
            </w:pPr>
            <w:r>
              <w:rPr>
                <w:b/>
              </w:rPr>
              <w:t>Context</w:t>
            </w:r>
          </w:p>
        </w:tc>
        <w:tc>
          <w:tcPr>
            <w:tcW w:w="4536" w:type="dxa"/>
            <w:shd w:val="clear" w:color="auto" w:fill="D2C8E1"/>
          </w:tcPr>
          <w:p w14:paraId="5A6B0F4C" w14:textId="77777777" w:rsidR="00084E8F" w:rsidRPr="002530A2" w:rsidRDefault="00084E8F" w:rsidP="002E5C30">
            <w:pPr>
              <w:spacing w:line="240" w:lineRule="auto"/>
              <w:rPr>
                <w:b/>
              </w:rPr>
            </w:pPr>
            <w:r w:rsidRPr="002530A2">
              <w:rPr>
                <w:b/>
              </w:rPr>
              <w:t>Learning activity</w:t>
            </w:r>
          </w:p>
        </w:tc>
        <w:tc>
          <w:tcPr>
            <w:tcW w:w="1842" w:type="dxa"/>
            <w:shd w:val="clear" w:color="auto" w:fill="D2C8E1"/>
          </w:tcPr>
          <w:p w14:paraId="5836CE45" w14:textId="77777777" w:rsidR="00084E8F" w:rsidRPr="002530A2" w:rsidRDefault="00084E8F" w:rsidP="002E5C30">
            <w:pPr>
              <w:spacing w:line="240" w:lineRule="auto"/>
              <w:rPr>
                <w:b/>
              </w:rPr>
            </w:pPr>
            <w:r w:rsidRPr="002530A2">
              <w:rPr>
                <w:b/>
              </w:rPr>
              <w:t>Resources</w:t>
            </w:r>
          </w:p>
        </w:tc>
        <w:tc>
          <w:tcPr>
            <w:tcW w:w="1842" w:type="dxa"/>
            <w:shd w:val="clear" w:color="auto" w:fill="D2C8E1"/>
          </w:tcPr>
          <w:p w14:paraId="1D89FC0E" w14:textId="07BF93E1" w:rsidR="00084E8F" w:rsidRPr="002530A2" w:rsidRDefault="00D90E0A" w:rsidP="002E5C30">
            <w:pPr>
              <w:spacing w:line="240" w:lineRule="auto"/>
              <w:rPr>
                <w:b/>
              </w:rPr>
            </w:pPr>
            <w:r>
              <w:rPr>
                <w:b/>
              </w:rPr>
              <w:t>Scaffolding &amp; whole school approaches</w:t>
            </w:r>
          </w:p>
        </w:tc>
      </w:tr>
      <w:tr w:rsidR="00084E8F" w:rsidRPr="002530A2" w14:paraId="630CF1D6" w14:textId="51976513" w:rsidTr="00084E8F">
        <w:trPr>
          <w:trHeight w:val="531"/>
          <w:jc w:val="center"/>
        </w:trPr>
        <w:tc>
          <w:tcPr>
            <w:tcW w:w="1133" w:type="dxa"/>
            <w:shd w:val="clear" w:color="auto" w:fill="FFFFFF" w:themeFill="background1"/>
          </w:tcPr>
          <w:p w14:paraId="32B90849" w14:textId="77777777" w:rsidR="00084E8F" w:rsidRDefault="00084E8F" w:rsidP="002E5C30">
            <w:pPr>
              <w:spacing w:line="240" w:lineRule="auto"/>
              <w:rPr>
                <w:b/>
              </w:rPr>
            </w:pPr>
          </w:p>
        </w:tc>
        <w:tc>
          <w:tcPr>
            <w:tcW w:w="1385" w:type="dxa"/>
            <w:shd w:val="clear" w:color="auto" w:fill="FFFFFF" w:themeFill="background1"/>
          </w:tcPr>
          <w:p w14:paraId="7F7FAA0A" w14:textId="77777777" w:rsidR="00084E8F" w:rsidRPr="002530A2" w:rsidRDefault="00084E8F" w:rsidP="002E5C30">
            <w:pPr>
              <w:spacing w:line="240" w:lineRule="auto"/>
              <w:rPr>
                <w:b/>
              </w:rPr>
            </w:pPr>
          </w:p>
        </w:tc>
        <w:tc>
          <w:tcPr>
            <w:tcW w:w="2439" w:type="dxa"/>
            <w:shd w:val="clear" w:color="auto" w:fill="FFFFFF" w:themeFill="background1"/>
          </w:tcPr>
          <w:p w14:paraId="5FAB3373" w14:textId="77777777" w:rsidR="00084E8F" w:rsidRPr="002530A2" w:rsidRDefault="00084E8F" w:rsidP="002E5C30">
            <w:pPr>
              <w:spacing w:line="240" w:lineRule="auto"/>
              <w:rPr>
                <w:b/>
              </w:rPr>
            </w:pPr>
          </w:p>
        </w:tc>
        <w:tc>
          <w:tcPr>
            <w:tcW w:w="2835" w:type="dxa"/>
            <w:shd w:val="clear" w:color="auto" w:fill="FFFFFF" w:themeFill="background1"/>
          </w:tcPr>
          <w:p w14:paraId="45E19952" w14:textId="77777777" w:rsidR="00084E8F" w:rsidRPr="002530A2" w:rsidRDefault="00084E8F" w:rsidP="002E5C30">
            <w:pPr>
              <w:spacing w:line="240" w:lineRule="auto"/>
              <w:rPr>
                <w:b/>
              </w:rPr>
            </w:pPr>
          </w:p>
        </w:tc>
        <w:tc>
          <w:tcPr>
            <w:tcW w:w="4536" w:type="dxa"/>
            <w:shd w:val="clear" w:color="auto" w:fill="FFFFFF" w:themeFill="background1"/>
          </w:tcPr>
          <w:p w14:paraId="2069F07E" w14:textId="01AA3AF9" w:rsidR="00084E8F" w:rsidRDefault="00084E8F" w:rsidP="00355A55">
            <w:r>
              <w:t xml:space="preserve">Students could summarise the six fold division of the Mishnah, using a source such as </w:t>
            </w:r>
            <w:hyperlink r:id="rId13" w:history="1">
              <w:r w:rsidRPr="000F3E8C">
                <w:rPr>
                  <w:rStyle w:val="Hyperlink"/>
                </w:rPr>
                <w:t>bbc.co.uk/religion/religions/</w:t>
              </w:r>
              <w:proofErr w:type="spellStart"/>
              <w:r w:rsidRPr="000F3E8C">
                <w:rPr>
                  <w:rStyle w:val="Hyperlink"/>
                </w:rPr>
                <w:t>judaism</w:t>
              </w:r>
              <w:proofErr w:type="spellEnd"/>
            </w:hyperlink>
            <w:r>
              <w:t xml:space="preserve">. </w:t>
            </w:r>
          </w:p>
          <w:p w14:paraId="1B3BCC12" w14:textId="77777777" w:rsidR="00084E8F" w:rsidRDefault="00084E8F" w:rsidP="00355A55">
            <w:r>
              <w:t>Explain the importance of the Talmud for Jews, including reference to study and application to daily life.</w:t>
            </w:r>
          </w:p>
          <w:p w14:paraId="509ABEC2" w14:textId="77777777" w:rsidR="00084E8F" w:rsidRDefault="00084E8F" w:rsidP="00355A55"/>
          <w:p w14:paraId="7AC3B0C2" w14:textId="5052984D" w:rsidR="00084E8F" w:rsidRPr="002530A2" w:rsidRDefault="00084E8F" w:rsidP="00355A55">
            <w:pPr>
              <w:spacing w:line="240" w:lineRule="auto"/>
              <w:rPr>
                <w:b/>
              </w:rPr>
            </w:pPr>
            <w:r>
              <w:t>Students could answer question 6 on the specimen Judaism question paper</w:t>
            </w:r>
          </w:p>
        </w:tc>
        <w:tc>
          <w:tcPr>
            <w:tcW w:w="1842" w:type="dxa"/>
            <w:shd w:val="clear" w:color="auto" w:fill="FFFFFF" w:themeFill="background1"/>
          </w:tcPr>
          <w:p w14:paraId="4060F7BD" w14:textId="77777777" w:rsidR="00084E8F" w:rsidRPr="002530A2" w:rsidRDefault="00084E8F" w:rsidP="002E5C30">
            <w:pPr>
              <w:spacing w:line="240" w:lineRule="auto"/>
              <w:rPr>
                <w:b/>
              </w:rPr>
            </w:pPr>
          </w:p>
        </w:tc>
        <w:tc>
          <w:tcPr>
            <w:tcW w:w="1842" w:type="dxa"/>
            <w:shd w:val="clear" w:color="auto" w:fill="FFFFFF" w:themeFill="background1"/>
          </w:tcPr>
          <w:p w14:paraId="380D6863" w14:textId="77777777" w:rsidR="00084E8F" w:rsidRPr="002530A2" w:rsidRDefault="00084E8F" w:rsidP="002E5C30">
            <w:pPr>
              <w:spacing w:line="240" w:lineRule="auto"/>
              <w:rPr>
                <w:b/>
              </w:rPr>
            </w:pPr>
          </w:p>
        </w:tc>
      </w:tr>
    </w:tbl>
    <w:p w14:paraId="05519877" w14:textId="77777777" w:rsidR="00355A55" w:rsidRDefault="00355A55">
      <w:r>
        <w:br w:type="page"/>
      </w:r>
    </w:p>
    <w:tbl>
      <w:tblPr>
        <w:tblStyle w:val="TableGrid"/>
        <w:tblW w:w="15588" w:type="dxa"/>
        <w:jc w:val="center"/>
        <w:tblLayout w:type="fixed"/>
        <w:tblLook w:val="04A0" w:firstRow="1" w:lastRow="0" w:firstColumn="1" w:lastColumn="0" w:noHBand="0" w:noVBand="1"/>
      </w:tblPr>
      <w:tblGrid>
        <w:gridCol w:w="1133"/>
        <w:gridCol w:w="1385"/>
        <w:gridCol w:w="2693"/>
        <w:gridCol w:w="2439"/>
        <w:gridCol w:w="4536"/>
        <w:gridCol w:w="1843"/>
        <w:gridCol w:w="1559"/>
      </w:tblGrid>
      <w:tr w:rsidR="00084E8F" w:rsidRPr="002530A2" w14:paraId="19152361" w14:textId="79BE71E2" w:rsidTr="00084E8F">
        <w:trPr>
          <w:trHeight w:val="531"/>
          <w:jc w:val="center"/>
        </w:trPr>
        <w:tc>
          <w:tcPr>
            <w:tcW w:w="1133" w:type="dxa"/>
            <w:shd w:val="clear" w:color="auto" w:fill="D2C8E1"/>
          </w:tcPr>
          <w:p w14:paraId="11FFF7CC" w14:textId="6DAC47F6" w:rsidR="00084E8F" w:rsidRPr="002530A2" w:rsidRDefault="00084E8F" w:rsidP="002E5C30">
            <w:pPr>
              <w:spacing w:line="240" w:lineRule="auto"/>
              <w:rPr>
                <w:b/>
              </w:rPr>
            </w:pPr>
            <w:r>
              <w:rPr>
                <w:b/>
              </w:rPr>
              <w:lastRenderedPageBreak/>
              <w:t>Lesson Number</w:t>
            </w:r>
          </w:p>
          <w:p w14:paraId="23D2162B" w14:textId="77777777" w:rsidR="00084E8F" w:rsidRPr="002530A2" w:rsidRDefault="00084E8F" w:rsidP="002E5C30">
            <w:pPr>
              <w:spacing w:line="240" w:lineRule="auto"/>
              <w:rPr>
                <w:b/>
              </w:rPr>
            </w:pPr>
          </w:p>
        </w:tc>
        <w:tc>
          <w:tcPr>
            <w:tcW w:w="1385" w:type="dxa"/>
            <w:shd w:val="clear" w:color="auto" w:fill="D2C8E1"/>
          </w:tcPr>
          <w:p w14:paraId="4DA926EB" w14:textId="55CF9537" w:rsidR="00084E8F" w:rsidRPr="002530A2" w:rsidRDefault="00084E8F" w:rsidP="002E5C30">
            <w:pPr>
              <w:spacing w:line="240" w:lineRule="auto"/>
              <w:rPr>
                <w:b/>
              </w:rPr>
            </w:pPr>
            <w:r w:rsidRPr="002530A2">
              <w:rPr>
                <w:b/>
              </w:rPr>
              <w:t>Topic title</w:t>
            </w:r>
            <w:r>
              <w:rPr>
                <w:b/>
              </w:rPr>
              <w:t xml:space="preserve"> &amp; teaching approach</w:t>
            </w:r>
          </w:p>
        </w:tc>
        <w:tc>
          <w:tcPr>
            <w:tcW w:w="2693" w:type="dxa"/>
            <w:shd w:val="clear" w:color="auto" w:fill="D2C8E1"/>
          </w:tcPr>
          <w:p w14:paraId="6D46E128" w14:textId="751AA9AD" w:rsidR="00084E8F" w:rsidRPr="002530A2" w:rsidRDefault="00084E8F" w:rsidP="002E5C30">
            <w:pPr>
              <w:spacing w:line="240" w:lineRule="auto"/>
              <w:rPr>
                <w:b/>
              </w:rPr>
            </w:pPr>
            <w:r>
              <w:rPr>
                <w:b/>
              </w:rPr>
              <w:t>Learning objectives &amp; outcomes</w:t>
            </w:r>
          </w:p>
        </w:tc>
        <w:tc>
          <w:tcPr>
            <w:tcW w:w="2439" w:type="dxa"/>
            <w:shd w:val="clear" w:color="auto" w:fill="D2C8E1"/>
          </w:tcPr>
          <w:p w14:paraId="5338A8ED" w14:textId="1614FD4D" w:rsidR="00084E8F" w:rsidRPr="002530A2" w:rsidRDefault="00084E8F" w:rsidP="002E5C30">
            <w:pPr>
              <w:spacing w:line="240" w:lineRule="auto"/>
              <w:rPr>
                <w:b/>
              </w:rPr>
            </w:pPr>
            <w:r>
              <w:rPr>
                <w:b/>
              </w:rPr>
              <w:t>Context</w:t>
            </w:r>
          </w:p>
        </w:tc>
        <w:tc>
          <w:tcPr>
            <w:tcW w:w="4536" w:type="dxa"/>
            <w:shd w:val="clear" w:color="auto" w:fill="D2C8E1"/>
          </w:tcPr>
          <w:p w14:paraId="3FB56D6E" w14:textId="77777777" w:rsidR="00084E8F" w:rsidRPr="002530A2" w:rsidRDefault="00084E8F" w:rsidP="002E5C30">
            <w:pPr>
              <w:spacing w:line="240" w:lineRule="auto"/>
              <w:rPr>
                <w:b/>
              </w:rPr>
            </w:pPr>
            <w:r w:rsidRPr="002530A2">
              <w:rPr>
                <w:b/>
              </w:rPr>
              <w:t>Learning activity</w:t>
            </w:r>
          </w:p>
        </w:tc>
        <w:tc>
          <w:tcPr>
            <w:tcW w:w="1843" w:type="dxa"/>
            <w:shd w:val="clear" w:color="auto" w:fill="D2C8E1"/>
          </w:tcPr>
          <w:p w14:paraId="2E33ECEE" w14:textId="77777777" w:rsidR="00084E8F" w:rsidRPr="002530A2" w:rsidRDefault="00084E8F" w:rsidP="002E5C30">
            <w:pPr>
              <w:spacing w:line="240" w:lineRule="auto"/>
              <w:rPr>
                <w:b/>
              </w:rPr>
            </w:pPr>
            <w:r w:rsidRPr="002530A2">
              <w:rPr>
                <w:b/>
              </w:rPr>
              <w:t>Resources</w:t>
            </w:r>
          </w:p>
        </w:tc>
        <w:tc>
          <w:tcPr>
            <w:tcW w:w="1559" w:type="dxa"/>
            <w:shd w:val="clear" w:color="auto" w:fill="D2C8E1"/>
          </w:tcPr>
          <w:p w14:paraId="1A23F2E0" w14:textId="5B98D7FB" w:rsidR="00084E8F" w:rsidRPr="002530A2" w:rsidRDefault="00D90E0A" w:rsidP="002E5C30">
            <w:pPr>
              <w:spacing w:line="240" w:lineRule="auto"/>
              <w:rPr>
                <w:b/>
              </w:rPr>
            </w:pPr>
            <w:r>
              <w:rPr>
                <w:b/>
              </w:rPr>
              <w:t>Scaffolding &amp; whole school approaches</w:t>
            </w:r>
          </w:p>
        </w:tc>
      </w:tr>
      <w:tr w:rsidR="00084E8F" w:rsidRPr="000C5753" w14:paraId="638137C2" w14:textId="702933F1" w:rsidTr="00084E8F">
        <w:trPr>
          <w:trHeight w:val="268"/>
          <w:jc w:val="center"/>
        </w:trPr>
        <w:tc>
          <w:tcPr>
            <w:tcW w:w="1133" w:type="dxa"/>
          </w:tcPr>
          <w:p w14:paraId="082B08EC" w14:textId="3098D755" w:rsidR="00084E8F" w:rsidRPr="000C5753" w:rsidRDefault="00084E8F" w:rsidP="00822BDC">
            <w:pPr>
              <w:rPr>
                <w:rFonts w:cs="Arial"/>
                <w:szCs w:val="22"/>
              </w:rPr>
            </w:pPr>
            <w:r>
              <w:rPr>
                <w:rFonts w:cs="Arial"/>
                <w:szCs w:val="22"/>
              </w:rPr>
              <w:t>Lesson 23</w:t>
            </w:r>
          </w:p>
        </w:tc>
        <w:tc>
          <w:tcPr>
            <w:tcW w:w="1385" w:type="dxa"/>
          </w:tcPr>
          <w:p w14:paraId="76020652" w14:textId="05CF2C71" w:rsidR="00084E8F" w:rsidRPr="000C5753" w:rsidRDefault="00084E8F" w:rsidP="00314E88">
            <w:pPr>
              <w:rPr>
                <w:rFonts w:cs="Arial"/>
                <w:szCs w:val="22"/>
              </w:rPr>
            </w:pPr>
            <w:r>
              <w:t>Family life and festivals. There will be a strong emphasis on teacher explanation in this lesson on family life and festivals, especially around the complex concept of Brit Milah.</w:t>
            </w:r>
          </w:p>
        </w:tc>
        <w:tc>
          <w:tcPr>
            <w:tcW w:w="2693" w:type="dxa"/>
          </w:tcPr>
          <w:p w14:paraId="3658C405" w14:textId="6BA64518" w:rsidR="00084E8F" w:rsidRDefault="00926337" w:rsidP="006475A6">
            <w:r>
              <w:t>To understand Jewish r</w:t>
            </w:r>
            <w:r w:rsidR="00084E8F">
              <w:t>ituals and their significance</w:t>
            </w:r>
            <w:r>
              <w:t>, especially</w:t>
            </w:r>
            <w:r w:rsidR="00084E8F">
              <w:t>:</w:t>
            </w:r>
          </w:p>
          <w:p w14:paraId="46B967A8" w14:textId="14583E50" w:rsidR="00084E8F" w:rsidRPr="00926337" w:rsidRDefault="00084E8F" w:rsidP="00314E88">
            <w:r>
              <w:t>Ceremonies associated with birth including Brit Milah</w:t>
            </w:r>
            <w:r w:rsidR="00926337">
              <w:t xml:space="preserve"> and </w:t>
            </w:r>
            <w:r>
              <w:t>Bar and Bat Mitzvah.</w:t>
            </w:r>
          </w:p>
        </w:tc>
        <w:tc>
          <w:tcPr>
            <w:tcW w:w="2439" w:type="dxa"/>
          </w:tcPr>
          <w:p w14:paraId="0B2F2141" w14:textId="3D610993" w:rsidR="00084E8F" w:rsidRPr="000C5753" w:rsidRDefault="00084E8F" w:rsidP="003B6B4F">
            <w:pPr>
              <w:rPr>
                <w:rFonts w:cs="Arial"/>
                <w:szCs w:val="22"/>
              </w:rPr>
            </w:pPr>
            <w:r>
              <w:rPr>
                <w:rFonts w:cs="Arial"/>
                <w:szCs w:val="22"/>
              </w:rPr>
              <w:t>The focus is on understanding the significance for Jews of Brit Milah and other birth ceremonies and of Bar and Bat Mitzvah.</w:t>
            </w:r>
          </w:p>
        </w:tc>
        <w:tc>
          <w:tcPr>
            <w:tcW w:w="4536" w:type="dxa"/>
          </w:tcPr>
          <w:p w14:paraId="1AFEA9BF" w14:textId="77777777" w:rsidR="00084E8F" w:rsidRDefault="00084E8F" w:rsidP="006475A6">
            <w:r>
              <w:t>Teachers could start by asking students which stages of life they think are most important and should have special celebrations.</w:t>
            </w:r>
          </w:p>
          <w:p w14:paraId="4D254518" w14:textId="77777777" w:rsidR="00084E8F" w:rsidRDefault="00084E8F" w:rsidP="006475A6"/>
          <w:p w14:paraId="36C2C247" w14:textId="77777777" w:rsidR="00084E8F" w:rsidRDefault="00084E8F" w:rsidP="006475A6">
            <w:r>
              <w:t>Teachers should explain the term Brit Milah (‘covenant of circumcision’) by referring back to the covenant with Abraham (Genesis 17) and the mitzvah of circumcision.</w:t>
            </w:r>
          </w:p>
          <w:p w14:paraId="68A3F8FB" w14:textId="77777777" w:rsidR="00084E8F" w:rsidRDefault="00084E8F" w:rsidP="006475A6">
            <w:r>
              <w:t>Students should know when Brit Milah takes place and the form taken by the ceremony, and understand its significance for the child and for the Jewish community.</w:t>
            </w:r>
          </w:p>
          <w:p w14:paraId="75939131" w14:textId="3D893F95" w:rsidR="00084E8F" w:rsidRDefault="00084E8F" w:rsidP="006475A6">
            <w:r>
              <w:t xml:space="preserve">Students should know how the birth of a girl is traditionally celebrated and they could find out from </w:t>
            </w:r>
            <w:hyperlink r:id="rId14" w:history="1">
              <w:r w:rsidRPr="000F3E8C">
                <w:rPr>
                  <w:rStyle w:val="Hyperlink"/>
                </w:rPr>
                <w:t>reformjudaism.org</w:t>
              </w:r>
            </w:hyperlink>
            <w:r>
              <w:t xml:space="preserve">  how some Reform Jews have devised other forms of celebration.</w:t>
            </w:r>
          </w:p>
          <w:p w14:paraId="29D885BB" w14:textId="77777777" w:rsidR="00084E8F" w:rsidRDefault="00084E8F" w:rsidP="006475A6"/>
          <w:p w14:paraId="3936071A" w14:textId="77777777" w:rsidR="00084E8F" w:rsidRDefault="00084E8F" w:rsidP="006475A6">
            <w:r>
              <w:t>Students could research and summarise the custom of redemption of the firstborn son (Pidyon ha-Ben), explaining its origins and significance.</w:t>
            </w:r>
          </w:p>
          <w:p w14:paraId="68BB457D" w14:textId="77777777" w:rsidR="00084E8F" w:rsidRDefault="00084E8F" w:rsidP="006475A6">
            <w:r>
              <w:t>Students could answer question 7 on the specimen Judaism paper.</w:t>
            </w:r>
          </w:p>
          <w:p w14:paraId="282031FA" w14:textId="2D908145" w:rsidR="00084E8F" w:rsidRPr="000C5753" w:rsidRDefault="00084E8F" w:rsidP="00355A55">
            <w:pPr>
              <w:rPr>
                <w:rFonts w:cs="Arial"/>
                <w:szCs w:val="22"/>
              </w:rPr>
            </w:pPr>
            <w:r>
              <w:t xml:space="preserve"> </w:t>
            </w:r>
          </w:p>
        </w:tc>
        <w:tc>
          <w:tcPr>
            <w:tcW w:w="1843" w:type="dxa"/>
          </w:tcPr>
          <w:p w14:paraId="3E350201" w14:textId="77777777" w:rsidR="00084E8F" w:rsidRDefault="00084E8F" w:rsidP="0092198F">
            <w:r>
              <w:t xml:space="preserve">Copies of the </w:t>
            </w:r>
            <w:proofErr w:type="spellStart"/>
            <w:r>
              <w:t>Tenakh</w:t>
            </w:r>
            <w:proofErr w:type="spellEnd"/>
            <w:r>
              <w:t xml:space="preserve"> or Old Testament.</w:t>
            </w:r>
          </w:p>
          <w:p w14:paraId="5B94E726" w14:textId="77777777" w:rsidR="00084E8F" w:rsidRDefault="00084E8F" w:rsidP="0092198F"/>
          <w:p w14:paraId="129AC6DE" w14:textId="09868BA5" w:rsidR="00084E8F" w:rsidRDefault="00911BB6" w:rsidP="0092198F">
            <w:r>
              <w:t>C</w:t>
            </w:r>
            <w:r w:rsidR="00084E8F">
              <w:t>hapters</w:t>
            </w:r>
            <w:r>
              <w:t xml:space="preserve"> 2.8 &amp; 2.9</w:t>
            </w:r>
            <w:r w:rsidR="00084E8F">
              <w:t xml:space="preserve"> of Judaism text books.</w:t>
            </w:r>
          </w:p>
          <w:p w14:paraId="7A74925D" w14:textId="77777777" w:rsidR="00084E8F" w:rsidRDefault="00084E8F" w:rsidP="0092198F"/>
          <w:p w14:paraId="56CBF8B5" w14:textId="77777777" w:rsidR="00084E8F" w:rsidRDefault="00084E8F" w:rsidP="0092198F">
            <w:r>
              <w:t>Internet research and video clips.</w:t>
            </w:r>
          </w:p>
          <w:p w14:paraId="651FF9C3" w14:textId="77777777" w:rsidR="00084E8F" w:rsidRDefault="00084E8F" w:rsidP="0092198F"/>
          <w:p w14:paraId="62A8097F" w14:textId="6A110B39" w:rsidR="00084E8F" w:rsidRPr="000C5753" w:rsidRDefault="00084E8F" w:rsidP="006C563B">
            <w:pPr>
              <w:rPr>
                <w:rFonts w:cs="Arial"/>
                <w:szCs w:val="22"/>
              </w:rPr>
            </w:pPr>
            <w:r>
              <w:t>Specimen Judaism paper.</w:t>
            </w:r>
          </w:p>
        </w:tc>
        <w:tc>
          <w:tcPr>
            <w:tcW w:w="1559" w:type="dxa"/>
          </w:tcPr>
          <w:p w14:paraId="64E3EC19" w14:textId="77777777" w:rsidR="00084E8F" w:rsidRDefault="00403251" w:rsidP="0092198F">
            <w:r>
              <w:t>Again, this lesson promotes reading with its emphasis on sacred texts.</w:t>
            </w:r>
          </w:p>
          <w:p w14:paraId="16E5634F" w14:textId="77777777" w:rsidR="00403251" w:rsidRDefault="00403251" w:rsidP="00403251">
            <w:r>
              <w:t>Students could imagine that they are Jewish boys, writing to a non-Jewish friend and describing the preparations for Bar Mitzvah, the synagogue ceremony and the celebration afterwards.</w:t>
            </w:r>
          </w:p>
          <w:p w14:paraId="77BAAA12" w14:textId="1FE9BC27" w:rsidR="00403251" w:rsidRDefault="00403251" w:rsidP="0092198F"/>
        </w:tc>
      </w:tr>
    </w:tbl>
    <w:p w14:paraId="023BA7A3" w14:textId="77777777" w:rsidR="0018530B" w:rsidRDefault="0018530B">
      <w:r>
        <w:br w:type="page"/>
      </w:r>
    </w:p>
    <w:tbl>
      <w:tblPr>
        <w:tblStyle w:val="TableGrid"/>
        <w:tblW w:w="15588" w:type="dxa"/>
        <w:jc w:val="center"/>
        <w:tblLayout w:type="fixed"/>
        <w:tblLook w:val="04A0" w:firstRow="1" w:lastRow="0" w:firstColumn="1" w:lastColumn="0" w:noHBand="0" w:noVBand="1"/>
      </w:tblPr>
      <w:tblGrid>
        <w:gridCol w:w="1133"/>
        <w:gridCol w:w="1385"/>
        <w:gridCol w:w="2693"/>
        <w:gridCol w:w="2297"/>
        <w:gridCol w:w="4678"/>
        <w:gridCol w:w="1701"/>
        <w:gridCol w:w="1701"/>
      </w:tblGrid>
      <w:tr w:rsidR="00084E8F" w:rsidRPr="002530A2" w14:paraId="44AC3D3D" w14:textId="0B382500" w:rsidTr="00084E8F">
        <w:trPr>
          <w:trHeight w:val="531"/>
          <w:jc w:val="center"/>
        </w:trPr>
        <w:tc>
          <w:tcPr>
            <w:tcW w:w="1133" w:type="dxa"/>
            <w:shd w:val="clear" w:color="auto" w:fill="D2C8E1"/>
          </w:tcPr>
          <w:p w14:paraId="72EBBF6A" w14:textId="0BD840D3" w:rsidR="00084E8F" w:rsidRPr="002530A2" w:rsidRDefault="00084E8F" w:rsidP="002E5C30">
            <w:pPr>
              <w:spacing w:line="240" w:lineRule="auto"/>
              <w:rPr>
                <w:b/>
              </w:rPr>
            </w:pPr>
            <w:r>
              <w:rPr>
                <w:b/>
              </w:rPr>
              <w:lastRenderedPageBreak/>
              <w:t>Lesson Number</w:t>
            </w:r>
          </w:p>
          <w:p w14:paraId="591B2B69" w14:textId="77777777" w:rsidR="00084E8F" w:rsidRPr="002530A2" w:rsidRDefault="00084E8F" w:rsidP="002E5C30">
            <w:pPr>
              <w:spacing w:line="240" w:lineRule="auto"/>
              <w:rPr>
                <w:b/>
              </w:rPr>
            </w:pPr>
          </w:p>
        </w:tc>
        <w:tc>
          <w:tcPr>
            <w:tcW w:w="1385" w:type="dxa"/>
            <w:shd w:val="clear" w:color="auto" w:fill="D2C8E1"/>
          </w:tcPr>
          <w:p w14:paraId="025D3630" w14:textId="41162D83" w:rsidR="00084E8F" w:rsidRPr="002530A2" w:rsidRDefault="00084E8F" w:rsidP="002E5C30">
            <w:pPr>
              <w:spacing w:line="240" w:lineRule="auto"/>
              <w:rPr>
                <w:b/>
              </w:rPr>
            </w:pPr>
            <w:r w:rsidRPr="002530A2">
              <w:rPr>
                <w:b/>
              </w:rPr>
              <w:t>Topic</w:t>
            </w:r>
            <w:r>
              <w:rPr>
                <w:b/>
              </w:rPr>
              <w:t xml:space="preserve"> title &amp; teaching approach</w:t>
            </w:r>
          </w:p>
        </w:tc>
        <w:tc>
          <w:tcPr>
            <w:tcW w:w="2693" w:type="dxa"/>
            <w:shd w:val="clear" w:color="auto" w:fill="D2C8E1"/>
          </w:tcPr>
          <w:p w14:paraId="4CF47726" w14:textId="7E0EB858" w:rsidR="00084E8F" w:rsidRPr="002530A2" w:rsidRDefault="00084E8F" w:rsidP="002E5C30">
            <w:pPr>
              <w:spacing w:line="240" w:lineRule="auto"/>
              <w:rPr>
                <w:b/>
              </w:rPr>
            </w:pPr>
            <w:r>
              <w:rPr>
                <w:b/>
              </w:rPr>
              <w:t>Learning objectives &amp; outcomes</w:t>
            </w:r>
          </w:p>
        </w:tc>
        <w:tc>
          <w:tcPr>
            <w:tcW w:w="2297" w:type="dxa"/>
            <w:shd w:val="clear" w:color="auto" w:fill="D2C8E1"/>
          </w:tcPr>
          <w:p w14:paraId="598BD0FC" w14:textId="29875D84" w:rsidR="00084E8F" w:rsidRPr="002530A2" w:rsidRDefault="00084E8F" w:rsidP="002E5C30">
            <w:pPr>
              <w:spacing w:line="240" w:lineRule="auto"/>
              <w:rPr>
                <w:b/>
              </w:rPr>
            </w:pPr>
            <w:r>
              <w:rPr>
                <w:b/>
              </w:rPr>
              <w:t>Context</w:t>
            </w:r>
          </w:p>
        </w:tc>
        <w:tc>
          <w:tcPr>
            <w:tcW w:w="4678" w:type="dxa"/>
            <w:shd w:val="clear" w:color="auto" w:fill="D2C8E1"/>
          </w:tcPr>
          <w:p w14:paraId="63DD3EC4" w14:textId="77777777" w:rsidR="00084E8F" w:rsidRPr="002530A2" w:rsidRDefault="00084E8F" w:rsidP="002E5C30">
            <w:pPr>
              <w:spacing w:line="240" w:lineRule="auto"/>
              <w:rPr>
                <w:b/>
              </w:rPr>
            </w:pPr>
            <w:r w:rsidRPr="002530A2">
              <w:rPr>
                <w:b/>
              </w:rPr>
              <w:t>Learning activity</w:t>
            </w:r>
          </w:p>
        </w:tc>
        <w:tc>
          <w:tcPr>
            <w:tcW w:w="1701" w:type="dxa"/>
            <w:shd w:val="clear" w:color="auto" w:fill="D2C8E1"/>
          </w:tcPr>
          <w:p w14:paraId="39BDE2A2" w14:textId="77777777" w:rsidR="00084E8F" w:rsidRPr="002530A2" w:rsidRDefault="00084E8F" w:rsidP="002E5C30">
            <w:pPr>
              <w:spacing w:line="240" w:lineRule="auto"/>
              <w:rPr>
                <w:b/>
              </w:rPr>
            </w:pPr>
            <w:r w:rsidRPr="002530A2">
              <w:rPr>
                <w:b/>
              </w:rPr>
              <w:t>Resources</w:t>
            </w:r>
          </w:p>
        </w:tc>
        <w:tc>
          <w:tcPr>
            <w:tcW w:w="1701" w:type="dxa"/>
            <w:shd w:val="clear" w:color="auto" w:fill="D2C8E1"/>
          </w:tcPr>
          <w:p w14:paraId="03F02C46" w14:textId="11A2AFB3" w:rsidR="00084E8F" w:rsidRPr="002530A2" w:rsidRDefault="00D90E0A" w:rsidP="002E5C30">
            <w:pPr>
              <w:spacing w:line="240" w:lineRule="auto"/>
              <w:rPr>
                <w:b/>
              </w:rPr>
            </w:pPr>
            <w:r>
              <w:rPr>
                <w:b/>
              </w:rPr>
              <w:t>Scaffolding &amp; whole school approaches</w:t>
            </w:r>
          </w:p>
        </w:tc>
      </w:tr>
      <w:tr w:rsidR="00084E8F" w:rsidRPr="002530A2" w14:paraId="29D1E418" w14:textId="2FDF2C0C" w:rsidTr="00084E8F">
        <w:trPr>
          <w:trHeight w:val="531"/>
          <w:jc w:val="center"/>
        </w:trPr>
        <w:tc>
          <w:tcPr>
            <w:tcW w:w="1133" w:type="dxa"/>
            <w:shd w:val="clear" w:color="auto" w:fill="FFFFFF" w:themeFill="background1"/>
          </w:tcPr>
          <w:p w14:paraId="2F9C3D44" w14:textId="77777777" w:rsidR="00084E8F" w:rsidRDefault="00084E8F" w:rsidP="002E5C30">
            <w:pPr>
              <w:spacing w:line="240" w:lineRule="auto"/>
              <w:rPr>
                <w:b/>
              </w:rPr>
            </w:pPr>
          </w:p>
        </w:tc>
        <w:tc>
          <w:tcPr>
            <w:tcW w:w="1385" w:type="dxa"/>
            <w:shd w:val="clear" w:color="auto" w:fill="FFFFFF" w:themeFill="background1"/>
          </w:tcPr>
          <w:p w14:paraId="17E732A6" w14:textId="77777777" w:rsidR="00084E8F" w:rsidRPr="002530A2" w:rsidRDefault="00084E8F" w:rsidP="002E5C30">
            <w:pPr>
              <w:spacing w:line="240" w:lineRule="auto"/>
              <w:rPr>
                <w:b/>
              </w:rPr>
            </w:pPr>
          </w:p>
        </w:tc>
        <w:tc>
          <w:tcPr>
            <w:tcW w:w="2693" w:type="dxa"/>
            <w:shd w:val="clear" w:color="auto" w:fill="FFFFFF" w:themeFill="background1"/>
          </w:tcPr>
          <w:p w14:paraId="1B8EC5BA" w14:textId="77777777" w:rsidR="00084E8F" w:rsidRPr="002530A2" w:rsidRDefault="00084E8F" w:rsidP="002E5C30">
            <w:pPr>
              <w:spacing w:line="240" w:lineRule="auto"/>
              <w:rPr>
                <w:b/>
              </w:rPr>
            </w:pPr>
          </w:p>
        </w:tc>
        <w:tc>
          <w:tcPr>
            <w:tcW w:w="2297" w:type="dxa"/>
            <w:shd w:val="clear" w:color="auto" w:fill="FFFFFF" w:themeFill="background1"/>
          </w:tcPr>
          <w:p w14:paraId="4F44259E" w14:textId="77777777" w:rsidR="00084E8F" w:rsidRPr="002530A2" w:rsidRDefault="00084E8F" w:rsidP="002E5C30">
            <w:pPr>
              <w:spacing w:line="240" w:lineRule="auto"/>
              <w:rPr>
                <w:b/>
              </w:rPr>
            </w:pPr>
          </w:p>
        </w:tc>
        <w:tc>
          <w:tcPr>
            <w:tcW w:w="4678" w:type="dxa"/>
            <w:shd w:val="clear" w:color="auto" w:fill="FFFFFF" w:themeFill="background1"/>
          </w:tcPr>
          <w:p w14:paraId="1BBBF1CF" w14:textId="77777777" w:rsidR="00084E8F" w:rsidRPr="00214F2F" w:rsidRDefault="00084E8F" w:rsidP="006E7E4C">
            <w:pPr>
              <w:rPr>
                <w:b/>
              </w:rPr>
            </w:pPr>
            <w:r w:rsidRPr="00214F2F">
              <w:rPr>
                <w:b/>
              </w:rPr>
              <w:t>Differentiation and extension tasks:</w:t>
            </w:r>
          </w:p>
          <w:p w14:paraId="14385F74" w14:textId="77777777" w:rsidR="00084E8F" w:rsidRDefault="00084E8F" w:rsidP="006E7E4C">
            <w:r>
              <w:t>Under what circumstances might Brit Milah be deferred until later?</w:t>
            </w:r>
          </w:p>
          <w:p w14:paraId="451D9901" w14:textId="51B2A308" w:rsidR="00084E8F" w:rsidRDefault="00084E8F" w:rsidP="006E7E4C">
            <w:r>
              <w:t>If the 8th day falls on Shabbat, Brit Milah still takes place. What forbidden ‘task’ does Brit Milah entail?</w:t>
            </w:r>
          </w:p>
          <w:p w14:paraId="5C8CD9DB" w14:textId="77777777" w:rsidR="00084E8F" w:rsidRDefault="00084E8F" w:rsidP="006E7E4C"/>
          <w:p w14:paraId="1B83A158" w14:textId="77777777" w:rsidR="00084E8F" w:rsidRDefault="00084E8F" w:rsidP="00355A55">
            <w:r>
              <w:t>Students should understand the meaning of the terms Bar Mitzvah and Bat Mitzvah and the significance of these ceremonies for the young people themselves, for their families and for the Jewish community of which they are a part.</w:t>
            </w:r>
          </w:p>
          <w:p w14:paraId="509E5231" w14:textId="77777777" w:rsidR="00084E8F" w:rsidRDefault="00084E8F" w:rsidP="00355A55"/>
          <w:p w14:paraId="33A718FE" w14:textId="418D92DE" w:rsidR="00084E8F" w:rsidRDefault="00084E8F" w:rsidP="00355A55">
            <w:r>
              <w:t xml:space="preserve">Students could watch a video on </w:t>
            </w:r>
            <w:hyperlink r:id="rId15" w:history="1">
              <w:r w:rsidRPr="000F3E8C">
                <w:rPr>
                  <w:rStyle w:val="Hyperlink"/>
                </w:rPr>
                <w:t>truetube.co.uk</w:t>
              </w:r>
            </w:hyperlink>
            <w:r>
              <w:t xml:space="preserve"> which gives a brief explanation of Bar and Bat Mitzvah at an Orthodox synagogue in the UK. They could also look up </w:t>
            </w:r>
            <w:hyperlink r:id="rId16" w:history="1">
              <w:r w:rsidRPr="000F3E8C">
                <w:rPr>
                  <w:rStyle w:val="Hyperlink"/>
                </w:rPr>
                <w:t>reformjudaism.org</w:t>
              </w:r>
            </w:hyperlink>
            <w:r>
              <w:t xml:space="preserve"> .</w:t>
            </w:r>
          </w:p>
          <w:p w14:paraId="04640F52" w14:textId="451408DD" w:rsidR="00084E8F" w:rsidRPr="002530A2" w:rsidRDefault="00084E8F" w:rsidP="00355A55">
            <w:pPr>
              <w:spacing w:line="240" w:lineRule="auto"/>
              <w:rPr>
                <w:b/>
              </w:rPr>
            </w:pPr>
          </w:p>
        </w:tc>
        <w:tc>
          <w:tcPr>
            <w:tcW w:w="1701" w:type="dxa"/>
            <w:shd w:val="clear" w:color="auto" w:fill="FFFFFF" w:themeFill="background1"/>
          </w:tcPr>
          <w:p w14:paraId="0DAC6601" w14:textId="77777777" w:rsidR="00084E8F" w:rsidRPr="002530A2" w:rsidRDefault="00084E8F" w:rsidP="002E5C30">
            <w:pPr>
              <w:spacing w:line="240" w:lineRule="auto"/>
              <w:rPr>
                <w:b/>
              </w:rPr>
            </w:pPr>
          </w:p>
        </w:tc>
        <w:tc>
          <w:tcPr>
            <w:tcW w:w="1701" w:type="dxa"/>
            <w:shd w:val="clear" w:color="auto" w:fill="FFFFFF" w:themeFill="background1"/>
          </w:tcPr>
          <w:p w14:paraId="7DC30D93" w14:textId="77777777" w:rsidR="00403251" w:rsidRDefault="00403251" w:rsidP="00403251">
            <w:r>
              <w:t xml:space="preserve">Some students could be made aware that not all Orthodox synagogues hold a Bat Mitzvah ceremony. Instead there is a ceremony known as Bat </w:t>
            </w:r>
            <w:proofErr w:type="spellStart"/>
            <w:r>
              <w:t>Chay’il</w:t>
            </w:r>
            <w:proofErr w:type="spellEnd"/>
            <w:r>
              <w:t xml:space="preserve">, though increasingly this is combined with Bat Mitzvah. They could summarise what happens at a Bat </w:t>
            </w:r>
            <w:proofErr w:type="spellStart"/>
            <w:r>
              <w:t>Chay’il</w:t>
            </w:r>
            <w:proofErr w:type="spellEnd"/>
            <w:r>
              <w:t xml:space="preserve"> ceremony and what it signifies.</w:t>
            </w:r>
          </w:p>
          <w:p w14:paraId="1FA98371" w14:textId="77777777" w:rsidR="00084E8F" w:rsidRPr="002530A2" w:rsidRDefault="00084E8F" w:rsidP="002E5C30">
            <w:pPr>
              <w:spacing w:line="240" w:lineRule="auto"/>
              <w:rPr>
                <w:b/>
              </w:rPr>
            </w:pPr>
          </w:p>
        </w:tc>
      </w:tr>
    </w:tbl>
    <w:p w14:paraId="44A8E4E9" w14:textId="1B554FAE" w:rsidR="006610EE" w:rsidRPr="00403251" w:rsidRDefault="006610EE">
      <w:r w:rsidRPr="000C5753">
        <w:rPr>
          <w:rFonts w:cs="Arial"/>
          <w:szCs w:val="22"/>
        </w:rPr>
        <w:br w:type="page"/>
      </w:r>
    </w:p>
    <w:tbl>
      <w:tblPr>
        <w:tblStyle w:val="TableGrid"/>
        <w:tblW w:w="16012" w:type="dxa"/>
        <w:jc w:val="center"/>
        <w:tblLayout w:type="fixed"/>
        <w:tblLook w:val="04A0" w:firstRow="1" w:lastRow="0" w:firstColumn="1" w:lastColumn="0" w:noHBand="0" w:noVBand="1"/>
      </w:tblPr>
      <w:tblGrid>
        <w:gridCol w:w="1133"/>
        <w:gridCol w:w="1385"/>
        <w:gridCol w:w="2693"/>
        <w:gridCol w:w="2439"/>
        <w:gridCol w:w="4678"/>
        <w:gridCol w:w="1842"/>
        <w:gridCol w:w="1842"/>
      </w:tblGrid>
      <w:tr w:rsidR="00084E8F" w:rsidRPr="000C5753" w14:paraId="75229F90" w14:textId="3290F1D0" w:rsidTr="00084E8F">
        <w:trPr>
          <w:trHeight w:val="268"/>
          <w:jc w:val="center"/>
        </w:trPr>
        <w:tc>
          <w:tcPr>
            <w:tcW w:w="1133" w:type="dxa"/>
            <w:shd w:val="clear" w:color="auto" w:fill="CCC0D9" w:themeFill="accent4" w:themeFillTint="66"/>
          </w:tcPr>
          <w:p w14:paraId="166290B8" w14:textId="77777777" w:rsidR="00084E8F" w:rsidRPr="002530A2" w:rsidRDefault="00084E8F" w:rsidP="006475A6">
            <w:pPr>
              <w:spacing w:line="240" w:lineRule="auto"/>
              <w:rPr>
                <w:b/>
              </w:rPr>
            </w:pPr>
            <w:r>
              <w:rPr>
                <w:b/>
              </w:rPr>
              <w:lastRenderedPageBreak/>
              <w:t>Lesson Number</w:t>
            </w:r>
          </w:p>
          <w:p w14:paraId="386FB4BC" w14:textId="77777777" w:rsidR="00084E8F" w:rsidRDefault="00084E8F" w:rsidP="00822BDC">
            <w:pPr>
              <w:rPr>
                <w:rFonts w:cs="Arial"/>
                <w:szCs w:val="22"/>
              </w:rPr>
            </w:pPr>
          </w:p>
        </w:tc>
        <w:tc>
          <w:tcPr>
            <w:tcW w:w="1385" w:type="dxa"/>
            <w:shd w:val="clear" w:color="auto" w:fill="CCC0D9" w:themeFill="accent4" w:themeFillTint="66"/>
          </w:tcPr>
          <w:p w14:paraId="30757214" w14:textId="215A1E6D" w:rsidR="00084E8F" w:rsidRDefault="00084E8F" w:rsidP="00ED3611">
            <w:r w:rsidRPr="002530A2">
              <w:rPr>
                <w:b/>
              </w:rPr>
              <w:t>Topic title</w:t>
            </w:r>
            <w:r>
              <w:rPr>
                <w:b/>
              </w:rPr>
              <w:t xml:space="preserve"> &amp; teaching approach</w:t>
            </w:r>
          </w:p>
        </w:tc>
        <w:tc>
          <w:tcPr>
            <w:tcW w:w="2693" w:type="dxa"/>
            <w:shd w:val="clear" w:color="auto" w:fill="CCC0D9" w:themeFill="accent4" w:themeFillTint="66"/>
          </w:tcPr>
          <w:p w14:paraId="24A644AE" w14:textId="5EF4850A" w:rsidR="00084E8F" w:rsidRPr="003F753F" w:rsidRDefault="00084E8F" w:rsidP="00314E88">
            <w:pPr>
              <w:rPr>
                <w:b/>
                <w:bCs/>
              </w:rPr>
            </w:pPr>
            <w:r w:rsidRPr="003F753F">
              <w:rPr>
                <w:b/>
                <w:bCs/>
              </w:rPr>
              <w:t>Learning objectives &amp; outcomes</w:t>
            </w:r>
          </w:p>
        </w:tc>
        <w:tc>
          <w:tcPr>
            <w:tcW w:w="2439" w:type="dxa"/>
            <w:shd w:val="clear" w:color="auto" w:fill="CCC0D9" w:themeFill="accent4" w:themeFillTint="66"/>
          </w:tcPr>
          <w:p w14:paraId="19A591C4" w14:textId="201016CE" w:rsidR="00084E8F" w:rsidRDefault="00084E8F" w:rsidP="003B6B4F">
            <w:r>
              <w:rPr>
                <w:b/>
              </w:rPr>
              <w:t>Context</w:t>
            </w:r>
          </w:p>
        </w:tc>
        <w:tc>
          <w:tcPr>
            <w:tcW w:w="4678" w:type="dxa"/>
            <w:shd w:val="clear" w:color="auto" w:fill="CCC0D9" w:themeFill="accent4" w:themeFillTint="66"/>
          </w:tcPr>
          <w:p w14:paraId="7FD5DBC6" w14:textId="1EB5B3EC" w:rsidR="00084E8F" w:rsidRDefault="00084E8F" w:rsidP="006475A6">
            <w:r w:rsidRPr="002530A2">
              <w:rPr>
                <w:b/>
              </w:rPr>
              <w:t>Learning activity</w:t>
            </w:r>
          </w:p>
        </w:tc>
        <w:tc>
          <w:tcPr>
            <w:tcW w:w="1842" w:type="dxa"/>
            <w:shd w:val="clear" w:color="auto" w:fill="CCC0D9" w:themeFill="accent4" w:themeFillTint="66"/>
          </w:tcPr>
          <w:p w14:paraId="4A5D3763" w14:textId="3BC43283" w:rsidR="00084E8F" w:rsidRDefault="00084E8F" w:rsidP="006475A6">
            <w:r w:rsidRPr="002530A2">
              <w:rPr>
                <w:b/>
              </w:rPr>
              <w:t>Resources</w:t>
            </w:r>
          </w:p>
        </w:tc>
        <w:tc>
          <w:tcPr>
            <w:tcW w:w="1842" w:type="dxa"/>
            <w:shd w:val="clear" w:color="auto" w:fill="CCC0D9" w:themeFill="accent4" w:themeFillTint="66"/>
          </w:tcPr>
          <w:p w14:paraId="7D997494" w14:textId="59AD6E49" w:rsidR="00084E8F" w:rsidRPr="002530A2" w:rsidRDefault="00D90E0A" w:rsidP="006475A6">
            <w:pPr>
              <w:rPr>
                <w:b/>
              </w:rPr>
            </w:pPr>
            <w:r>
              <w:rPr>
                <w:b/>
              </w:rPr>
              <w:t>Scaffolding &amp; whole school approaches</w:t>
            </w:r>
          </w:p>
        </w:tc>
      </w:tr>
      <w:tr w:rsidR="00084E8F" w:rsidRPr="000C5753" w14:paraId="5AB1337C" w14:textId="031A3E91" w:rsidTr="00084E8F">
        <w:trPr>
          <w:trHeight w:val="268"/>
          <w:jc w:val="center"/>
        </w:trPr>
        <w:tc>
          <w:tcPr>
            <w:tcW w:w="1133" w:type="dxa"/>
          </w:tcPr>
          <w:p w14:paraId="6F44F985" w14:textId="49F48231" w:rsidR="00084E8F" w:rsidRPr="000C5753" w:rsidRDefault="00084E8F" w:rsidP="00822BDC">
            <w:pPr>
              <w:rPr>
                <w:rFonts w:cs="Arial"/>
                <w:szCs w:val="22"/>
              </w:rPr>
            </w:pPr>
            <w:r>
              <w:rPr>
                <w:rFonts w:cs="Arial"/>
                <w:szCs w:val="22"/>
              </w:rPr>
              <w:t>Lesson 24</w:t>
            </w:r>
          </w:p>
        </w:tc>
        <w:tc>
          <w:tcPr>
            <w:tcW w:w="1385" w:type="dxa"/>
          </w:tcPr>
          <w:p w14:paraId="442560AC" w14:textId="255F9DFE" w:rsidR="00084E8F" w:rsidRPr="000C5753" w:rsidRDefault="00084E8F" w:rsidP="00ED3611">
            <w:pPr>
              <w:rPr>
                <w:rFonts w:cs="Arial"/>
                <w:szCs w:val="22"/>
              </w:rPr>
            </w:pPr>
            <w:r>
              <w:t>Family life and festivals. There will be opportunity for feedback for students from last time, as well as an emphasis on student practice this time using the worksheet on marriage.</w:t>
            </w:r>
          </w:p>
        </w:tc>
        <w:tc>
          <w:tcPr>
            <w:tcW w:w="2693" w:type="dxa"/>
          </w:tcPr>
          <w:p w14:paraId="68FA7BFA" w14:textId="742C0C45" w:rsidR="00084E8F" w:rsidRPr="000C5753" w:rsidRDefault="00926337" w:rsidP="00314E88">
            <w:pPr>
              <w:rPr>
                <w:rFonts w:cs="Arial"/>
                <w:szCs w:val="22"/>
              </w:rPr>
            </w:pPr>
            <w:r>
              <w:t xml:space="preserve">To understand </w:t>
            </w:r>
            <w:r w:rsidR="00084E8F">
              <w:t xml:space="preserve">the </w:t>
            </w:r>
            <w:r>
              <w:t xml:space="preserve">Jewish </w:t>
            </w:r>
            <w:r w:rsidR="00084E8F">
              <w:t>marriage ceremony</w:t>
            </w:r>
            <w:r>
              <w:t xml:space="preserve"> in the context of rituals and their significance</w:t>
            </w:r>
            <w:r w:rsidR="00084E8F">
              <w:t>.</w:t>
            </w:r>
          </w:p>
        </w:tc>
        <w:tc>
          <w:tcPr>
            <w:tcW w:w="2439" w:type="dxa"/>
          </w:tcPr>
          <w:p w14:paraId="0071698A" w14:textId="65F07A81" w:rsidR="00084E8F" w:rsidRPr="000C5753" w:rsidRDefault="00084E8F" w:rsidP="003B6B4F">
            <w:pPr>
              <w:rPr>
                <w:rFonts w:cs="Arial"/>
                <w:szCs w:val="22"/>
              </w:rPr>
            </w:pPr>
            <w:r>
              <w:t>The focus is on knowing the rituals of a Jewish wedding ceremony and on understanding their significance.</w:t>
            </w:r>
          </w:p>
        </w:tc>
        <w:tc>
          <w:tcPr>
            <w:tcW w:w="4678" w:type="dxa"/>
          </w:tcPr>
          <w:p w14:paraId="5598A305" w14:textId="77777777" w:rsidR="00084E8F" w:rsidRDefault="00084E8F" w:rsidP="006475A6">
            <w:r>
              <w:t>Teachers could start by referring back to Genesis 1 and 2. What is commanded in Genesis 1:28? What is implied about the marriage relationship in Genesis 20-25?</w:t>
            </w:r>
          </w:p>
          <w:p w14:paraId="5BB2CFD4" w14:textId="77777777" w:rsidR="00084E8F" w:rsidRDefault="00084E8F" w:rsidP="006475A6">
            <w:r>
              <w:t>Students could watch video clips of weddings in different Jewish traditions. You Tube features a range of Jewish weddings but the teacher should vet them first for relevance and usefulness.</w:t>
            </w:r>
          </w:p>
          <w:p w14:paraId="0C4AC4B4" w14:textId="77777777" w:rsidR="00084E8F" w:rsidRDefault="00084E8F" w:rsidP="006475A6"/>
          <w:p w14:paraId="75DBF01F" w14:textId="77777777" w:rsidR="00084E8F" w:rsidRDefault="00084E8F" w:rsidP="006475A6">
            <w:r>
              <w:t>Students could complete a worksheet, outlining key elements in the ritual and explaining their significance:</w:t>
            </w:r>
          </w:p>
          <w:p w14:paraId="1197DBFC" w14:textId="77777777" w:rsidR="00084E8F" w:rsidRDefault="00084E8F" w:rsidP="00E849DB">
            <w:pPr>
              <w:pStyle w:val="ListParagraph"/>
              <w:numPr>
                <w:ilvl w:val="0"/>
                <w:numId w:val="21"/>
              </w:numPr>
            </w:pPr>
            <w:r>
              <w:t>The chuppah.</w:t>
            </w:r>
          </w:p>
          <w:p w14:paraId="09DF1CA8" w14:textId="77777777" w:rsidR="00084E8F" w:rsidRDefault="00084E8F" w:rsidP="00E849DB">
            <w:pPr>
              <w:pStyle w:val="ListParagraph"/>
              <w:numPr>
                <w:ilvl w:val="0"/>
                <w:numId w:val="21"/>
              </w:numPr>
            </w:pPr>
            <w:r>
              <w:t>The betrothal ceremony, blessings, the giving of the ring.</w:t>
            </w:r>
          </w:p>
          <w:p w14:paraId="4F5AFECB" w14:textId="77777777" w:rsidR="00084E8F" w:rsidRDefault="00084E8F" w:rsidP="00E849DB">
            <w:pPr>
              <w:pStyle w:val="ListParagraph"/>
              <w:numPr>
                <w:ilvl w:val="0"/>
                <w:numId w:val="21"/>
              </w:numPr>
            </w:pPr>
            <w:r>
              <w:t>The reading and signing of the Ketubah.</w:t>
            </w:r>
          </w:p>
          <w:p w14:paraId="70EDA090" w14:textId="77777777" w:rsidR="00084E8F" w:rsidRDefault="00084E8F" w:rsidP="00E849DB">
            <w:pPr>
              <w:pStyle w:val="ListParagraph"/>
              <w:numPr>
                <w:ilvl w:val="0"/>
                <w:numId w:val="21"/>
              </w:numPr>
            </w:pPr>
            <w:r>
              <w:t>The bride circling her husband.</w:t>
            </w:r>
          </w:p>
          <w:p w14:paraId="6735A6F3" w14:textId="77777777" w:rsidR="00084E8F" w:rsidRDefault="00084E8F" w:rsidP="00E849DB">
            <w:pPr>
              <w:pStyle w:val="ListParagraph"/>
              <w:numPr>
                <w:ilvl w:val="0"/>
                <w:numId w:val="21"/>
              </w:numPr>
            </w:pPr>
            <w:r>
              <w:t>The seven blessings, the sharing by the couple of a glass of wine and more blessings</w:t>
            </w:r>
          </w:p>
          <w:p w14:paraId="5DA71204" w14:textId="77777777" w:rsidR="00084E8F" w:rsidRDefault="00084E8F" w:rsidP="00F05D9C">
            <w:pPr>
              <w:pStyle w:val="ListParagraph"/>
              <w:numPr>
                <w:ilvl w:val="0"/>
                <w:numId w:val="21"/>
              </w:numPr>
            </w:pPr>
            <w:r>
              <w:t>The groom breaking the glass underfoot.</w:t>
            </w:r>
          </w:p>
          <w:p w14:paraId="60B352B4" w14:textId="77777777" w:rsidR="00084E8F" w:rsidRDefault="00084E8F" w:rsidP="00F05D9C">
            <w:pPr>
              <w:pStyle w:val="ListParagraph"/>
              <w:numPr>
                <w:ilvl w:val="0"/>
                <w:numId w:val="21"/>
              </w:numPr>
            </w:pPr>
            <w:r>
              <w:t>Time of privacy.</w:t>
            </w:r>
          </w:p>
          <w:p w14:paraId="5C47C189" w14:textId="6D6B08FA" w:rsidR="00084E8F" w:rsidRPr="00440C67" w:rsidRDefault="00084E8F" w:rsidP="00440C67"/>
        </w:tc>
        <w:tc>
          <w:tcPr>
            <w:tcW w:w="1842" w:type="dxa"/>
          </w:tcPr>
          <w:p w14:paraId="73182D7A" w14:textId="77777777" w:rsidR="00084E8F" w:rsidRDefault="00084E8F" w:rsidP="006475A6">
            <w:r>
              <w:t xml:space="preserve">Copies of the </w:t>
            </w:r>
            <w:proofErr w:type="spellStart"/>
            <w:r>
              <w:t>Tenakh</w:t>
            </w:r>
            <w:proofErr w:type="spellEnd"/>
            <w:r>
              <w:t xml:space="preserve"> or Old Testament.</w:t>
            </w:r>
          </w:p>
          <w:p w14:paraId="61D67F37" w14:textId="77777777" w:rsidR="00084E8F" w:rsidRDefault="00084E8F" w:rsidP="006475A6"/>
          <w:p w14:paraId="019584AE" w14:textId="497AF76D" w:rsidR="00084E8F" w:rsidRDefault="00911BB6" w:rsidP="006475A6">
            <w:r>
              <w:t>C</w:t>
            </w:r>
            <w:r w:rsidR="00084E8F">
              <w:t>hapter</w:t>
            </w:r>
            <w:r>
              <w:t xml:space="preserve"> 2.10</w:t>
            </w:r>
            <w:r w:rsidR="00084E8F">
              <w:t xml:space="preserve"> of Judaism text books.</w:t>
            </w:r>
          </w:p>
          <w:p w14:paraId="7CDB5CD5" w14:textId="77777777" w:rsidR="00084E8F" w:rsidRDefault="00084E8F" w:rsidP="006475A6"/>
          <w:p w14:paraId="600FB524" w14:textId="77777777" w:rsidR="00084E8F" w:rsidRDefault="00084E8F" w:rsidP="006475A6">
            <w:r>
              <w:t>Internet research.</w:t>
            </w:r>
          </w:p>
          <w:p w14:paraId="06856140" w14:textId="77777777" w:rsidR="00084E8F" w:rsidRDefault="00084E8F" w:rsidP="006475A6"/>
          <w:p w14:paraId="47D893F7" w14:textId="55A50D2E" w:rsidR="00084E8F" w:rsidRPr="000C5753" w:rsidRDefault="00084E8F" w:rsidP="00F95C6F">
            <w:pPr>
              <w:rPr>
                <w:rFonts w:cs="Arial"/>
                <w:szCs w:val="22"/>
              </w:rPr>
            </w:pPr>
            <w:r>
              <w:t>Video clips.</w:t>
            </w:r>
          </w:p>
        </w:tc>
        <w:tc>
          <w:tcPr>
            <w:tcW w:w="1842" w:type="dxa"/>
          </w:tcPr>
          <w:p w14:paraId="20DEEA43" w14:textId="0FFC069A" w:rsidR="00084E8F" w:rsidRDefault="00403251" w:rsidP="006475A6">
            <w:r>
              <w:t>This lesson on Jewish marriage represents another opportunity to promote British values and SMSC. There is further opportunity to promote reading too.</w:t>
            </w:r>
          </w:p>
        </w:tc>
      </w:tr>
    </w:tbl>
    <w:p w14:paraId="2C6B9F42" w14:textId="77777777" w:rsidR="00F95144" w:rsidRDefault="00F95144">
      <w:pPr>
        <w:spacing w:line="240" w:lineRule="auto"/>
      </w:pPr>
      <w:r>
        <w:br w:type="page"/>
      </w:r>
    </w:p>
    <w:tbl>
      <w:tblPr>
        <w:tblStyle w:val="TableGrid"/>
        <w:tblW w:w="15730" w:type="dxa"/>
        <w:jc w:val="center"/>
        <w:tblLayout w:type="fixed"/>
        <w:tblLook w:val="04A0" w:firstRow="1" w:lastRow="0" w:firstColumn="1" w:lastColumn="0" w:noHBand="0" w:noVBand="1"/>
      </w:tblPr>
      <w:tblGrid>
        <w:gridCol w:w="1133"/>
        <w:gridCol w:w="1385"/>
        <w:gridCol w:w="2693"/>
        <w:gridCol w:w="2297"/>
        <w:gridCol w:w="4820"/>
        <w:gridCol w:w="1701"/>
        <w:gridCol w:w="1701"/>
      </w:tblGrid>
      <w:tr w:rsidR="00084E8F" w:rsidRPr="000C5753" w14:paraId="2B58B3E3" w14:textId="3C01D34E" w:rsidTr="00084E8F">
        <w:trPr>
          <w:trHeight w:val="268"/>
          <w:jc w:val="center"/>
        </w:trPr>
        <w:tc>
          <w:tcPr>
            <w:tcW w:w="1133" w:type="dxa"/>
            <w:shd w:val="clear" w:color="auto" w:fill="CCC0D9" w:themeFill="accent4" w:themeFillTint="66"/>
          </w:tcPr>
          <w:p w14:paraId="4B291950" w14:textId="77777777" w:rsidR="00084E8F" w:rsidRPr="002530A2" w:rsidRDefault="00084E8F" w:rsidP="006475A6">
            <w:pPr>
              <w:spacing w:line="240" w:lineRule="auto"/>
              <w:rPr>
                <w:b/>
              </w:rPr>
            </w:pPr>
            <w:r>
              <w:rPr>
                <w:b/>
              </w:rPr>
              <w:lastRenderedPageBreak/>
              <w:t>Lesson Number</w:t>
            </w:r>
          </w:p>
          <w:p w14:paraId="77CFCB07" w14:textId="77777777" w:rsidR="00084E8F" w:rsidRDefault="00084E8F" w:rsidP="00822BDC">
            <w:pPr>
              <w:rPr>
                <w:rFonts w:cs="Arial"/>
                <w:szCs w:val="22"/>
              </w:rPr>
            </w:pPr>
          </w:p>
        </w:tc>
        <w:tc>
          <w:tcPr>
            <w:tcW w:w="1385" w:type="dxa"/>
            <w:shd w:val="clear" w:color="auto" w:fill="CCC0D9" w:themeFill="accent4" w:themeFillTint="66"/>
          </w:tcPr>
          <w:p w14:paraId="79ACB08B" w14:textId="3028A043" w:rsidR="00084E8F" w:rsidRPr="000C5753" w:rsidRDefault="00084E8F" w:rsidP="00314E88">
            <w:pPr>
              <w:rPr>
                <w:rFonts w:cs="Arial"/>
                <w:szCs w:val="22"/>
              </w:rPr>
            </w:pPr>
            <w:r w:rsidRPr="002530A2">
              <w:rPr>
                <w:b/>
              </w:rPr>
              <w:t>Topic title</w:t>
            </w:r>
            <w:r>
              <w:rPr>
                <w:b/>
              </w:rPr>
              <w:t xml:space="preserve"> &amp; teaching approach</w:t>
            </w:r>
          </w:p>
        </w:tc>
        <w:tc>
          <w:tcPr>
            <w:tcW w:w="2693" w:type="dxa"/>
            <w:shd w:val="clear" w:color="auto" w:fill="CCC0D9" w:themeFill="accent4" w:themeFillTint="66"/>
          </w:tcPr>
          <w:p w14:paraId="70FDBF00" w14:textId="37E9531A" w:rsidR="00084E8F" w:rsidRPr="000C5753" w:rsidRDefault="00084E8F" w:rsidP="00314E88">
            <w:pPr>
              <w:rPr>
                <w:rFonts w:cs="Arial"/>
                <w:szCs w:val="22"/>
              </w:rPr>
            </w:pPr>
            <w:r>
              <w:rPr>
                <w:b/>
              </w:rPr>
              <w:t>Learning objectives &amp; outcomes</w:t>
            </w:r>
          </w:p>
        </w:tc>
        <w:tc>
          <w:tcPr>
            <w:tcW w:w="2297" w:type="dxa"/>
            <w:shd w:val="clear" w:color="auto" w:fill="CCC0D9" w:themeFill="accent4" w:themeFillTint="66"/>
          </w:tcPr>
          <w:p w14:paraId="5195629A" w14:textId="4BD3E132" w:rsidR="00084E8F" w:rsidRPr="000C5753" w:rsidRDefault="00084E8F" w:rsidP="003B6B4F">
            <w:pPr>
              <w:rPr>
                <w:rFonts w:cs="Arial"/>
                <w:szCs w:val="22"/>
              </w:rPr>
            </w:pPr>
            <w:r>
              <w:rPr>
                <w:b/>
              </w:rPr>
              <w:t>Context</w:t>
            </w:r>
          </w:p>
        </w:tc>
        <w:tc>
          <w:tcPr>
            <w:tcW w:w="4820" w:type="dxa"/>
            <w:shd w:val="clear" w:color="auto" w:fill="CCC0D9" w:themeFill="accent4" w:themeFillTint="66"/>
          </w:tcPr>
          <w:p w14:paraId="6AF494AB" w14:textId="0EE223A6" w:rsidR="00084E8F" w:rsidRPr="000C5753" w:rsidRDefault="00084E8F" w:rsidP="00F05D9C">
            <w:pPr>
              <w:rPr>
                <w:rFonts w:cs="Arial"/>
                <w:szCs w:val="22"/>
              </w:rPr>
            </w:pPr>
            <w:r w:rsidRPr="002530A2">
              <w:rPr>
                <w:b/>
              </w:rPr>
              <w:t>Learning activity</w:t>
            </w:r>
          </w:p>
        </w:tc>
        <w:tc>
          <w:tcPr>
            <w:tcW w:w="1701" w:type="dxa"/>
            <w:shd w:val="clear" w:color="auto" w:fill="CCC0D9" w:themeFill="accent4" w:themeFillTint="66"/>
          </w:tcPr>
          <w:p w14:paraId="43F86573" w14:textId="147E4ADC" w:rsidR="00084E8F" w:rsidRPr="000C5753" w:rsidRDefault="00084E8F" w:rsidP="006C563B">
            <w:pPr>
              <w:rPr>
                <w:rFonts w:cs="Arial"/>
                <w:szCs w:val="22"/>
              </w:rPr>
            </w:pPr>
            <w:r w:rsidRPr="002530A2">
              <w:rPr>
                <w:b/>
              </w:rPr>
              <w:t>Resources</w:t>
            </w:r>
          </w:p>
        </w:tc>
        <w:tc>
          <w:tcPr>
            <w:tcW w:w="1701" w:type="dxa"/>
            <w:shd w:val="clear" w:color="auto" w:fill="CCC0D9" w:themeFill="accent4" w:themeFillTint="66"/>
          </w:tcPr>
          <w:p w14:paraId="2D142FFA" w14:textId="6D6CD603" w:rsidR="00084E8F" w:rsidRPr="002530A2" w:rsidRDefault="00D90E0A" w:rsidP="006C563B">
            <w:pPr>
              <w:rPr>
                <w:b/>
              </w:rPr>
            </w:pPr>
            <w:r>
              <w:rPr>
                <w:b/>
              </w:rPr>
              <w:t>Scaffolding &amp; whole school approaches</w:t>
            </w:r>
          </w:p>
        </w:tc>
      </w:tr>
      <w:tr w:rsidR="00084E8F" w:rsidRPr="000C5753" w14:paraId="016EE76C" w14:textId="7A815F16" w:rsidTr="00084E8F">
        <w:trPr>
          <w:trHeight w:val="268"/>
          <w:jc w:val="center"/>
        </w:trPr>
        <w:tc>
          <w:tcPr>
            <w:tcW w:w="1133" w:type="dxa"/>
          </w:tcPr>
          <w:p w14:paraId="5B110432" w14:textId="77B1A1E3" w:rsidR="00084E8F" w:rsidRPr="000C5753" w:rsidRDefault="00084E8F" w:rsidP="00822BDC">
            <w:pPr>
              <w:rPr>
                <w:rFonts w:cs="Arial"/>
                <w:szCs w:val="22"/>
              </w:rPr>
            </w:pPr>
            <w:r>
              <w:rPr>
                <w:rFonts w:cs="Arial"/>
                <w:szCs w:val="22"/>
              </w:rPr>
              <w:t>Lesson 25</w:t>
            </w:r>
          </w:p>
        </w:tc>
        <w:tc>
          <w:tcPr>
            <w:tcW w:w="1385" w:type="dxa"/>
          </w:tcPr>
          <w:p w14:paraId="42EFEBB7" w14:textId="472778C3" w:rsidR="00084E8F" w:rsidRPr="00ED3611" w:rsidRDefault="00084E8F" w:rsidP="00ED3611">
            <w:pPr>
              <w:rPr>
                <w:rFonts w:cs="Arial"/>
                <w:szCs w:val="22"/>
              </w:rPr>
            </w:pPr>
            <w:r>
              <w:t>Family life and festivals. High level teacher skills of explanation and questioning are required for this sensitive topic of mourning rituals.</w:t>
            </w:r>
          </w:p>
        </w:tc>
        <w:tc>
          <w:tcPr>
            <w:tcW w:w="2693" w:type="dxa"/>
          </w:tcPr>
          <w:p w14:paraId="0594343A" w14:textId="658E4015" w:rsidR="00084E8F" w:rsidRPr="000C5753" w:rsidRDefault="00926337" w:rsidP="00314E88">
            <w:pPr>
              <w:rPr>
                <w:rFonts w:cs="Arial"/>
                <w:szCs w:val="22"/>
              </w:rPr>
            </w:pPr>
            <w:r>
              <w:t xml:space="preserve">To understand Jewish </w:t>
            </w:r>
            <w:r w:rsidR="00084E8F">
              <w:t>mourning rituals</w:t>
            </w:r>
            <w:r>
              <w:t xml:space="preserve"> in the context of rituals and their significance</w:t>
            </w:r>
            <w:r w:rsidR="00084E8F">
              <w:t>.</w:t>
            </w:r>
          </w:p>
        </w:tc>
        <w:tc>
          <w:tcPr>
            <w:tcW w:w="2297" w:type="dxa"/>
          </w:tcPr>
          <w:p w14:paraId="5B676A57" w14:textId="3D5F06FF" w:rsidR="00084E8F" w:rsidRPr="000C5753" w:rsidRDefault="00084E8F" w:rsidP="003B6B4F">
            <w:pPr>
              <w:rPr>
                <w:rFonts w:cs="Arial"/>
                <w:szCs w:val="22"/>
              </w:rPr>
            </w:pPr>
            <w:r>
              <w:t>The focus is on knowing the rituals associated with mourning and on understanding their significance.</w:t>
            </w:r>
          </w:p>
        </w:tc>
        <w:tc>
          <w:tcPr>
            <w:tcW w:w="4820" w:type="dxa"/>
          </w:tcPr>
          <w:p w14:paraId="019C3929" w14:textId="77777777" w:rsidR="00084E8F" w:rsidRDefault="00084E8F" w:rsidP="006475A6">
            <w:r>
              <w:t xml:space="preserve">Teachers could start this topic with a class discussion of why all cultures, religious or not, carry out certain rituals when someone dies. </w:t>
            </w:r>
          </w:p>
          <w:p w14:paraId="3E4463BE" w14:textId="77777777" w:rsidR="00084E8F" w:rsidRDefault="00084E8F" w:rsidP="006475A6"/>
          <w:p w14:paraId="6149892C" w14:textId="77777777" w:rsidR="00084E8F" w:rsidRDefault="00084E8F" w:rsidP="006475A6">
            <w:r>
              <w:t>Students could make notes on the key features relating to mourning, explaining their significance:</w:t>
            </w:r>
          </w:p>
          <w:p w14:paraId="5D204E6D" w14:textId="77777777" w:rsidR="00084E8F" w:rsidRDefault="00084E8F" w:rsidP="00E849DB">
            <w:pPr>
              <w:pStyle w:val="ListParagraph"/>
              <w:numPr>
                <w:ilvl w:val="0"/>
                <w:numId w:val="22"/>
              </w:numPr>
            </w:pPr>
            <w:r>
              <w:t>Customs at the moment of death.</w:t>
            </w:r>
          </w:p>
          <w:p w14:paraId="3B6D910D" w14:textId="77777777" w:rsidR="00084E8F" w:rsidRDefault="00084E8F" w:rsidP="00E849DB">
            <w:pPr>
              <w:pStyle w:val="ListParagraph"/>
              <w:numPr>
                <w:ilvl w:val="0"/>
                <w:numId w:val="22"/>
              </w:numPr>
            </w:pPr>
            <w:r>
              <w:t>The preparation of the body for burial.</w:t>
            </w:r>
          </w:p>
          <w:p w14:paraId="75627750" w14:textId="77777777" w:rsidR="00084E8F" w:rsidRDefault="00084E8F" w:rsidP="00E849DB">
            <w:pPr>
              <w:pStyle w:val="ListParagraph"/>
              <w:numPr>
                <w:ilvl w:val="0"/>
                <w:numId w:val="22"/>
              </w:numPr>
            </w:pPr>
            <w:r>
              <w:t>The vigil.</w:t>
            </w:r>
          </w:p>
          <w:p w14:paraId="5D881EDD" w14:textId="77777777" w:rsidR="00084E8F" w:rsidRDefault="00084E8F" w:rsidP="00E849DB">
            <w:pPr>
              <w:pStyle w:val="ListParagraph"/>
              <w:numPr>
                <w:ilvl w:val="0"/>
                <w:numId w:val="22"/>
              </w:numPr>
            </w:pPr>
            <w:r>
              <w:t>The mourning period between the death and burial.</w:t>
            </w:r>
          </w:p>
          <w:p w14:paraId="4A14E637" w14:textId="77777777" w:rsidR="00084E8F" w:rsidRDefault="00084E8F" w:rsidP="00E849DB">
            <w:pPr>
              <w:pStyle w:val="ListParagraph"/>
              <w:numPr>
                <w:ilvl w:val="0"/>
                <w:numId w:val="22"/>
              </w:numPr>
            </w:pPr>
            <w:r>
              <w:t>The burial.</w:t>
            </w:r>
          </w:p>
          <w:p w14:paraId="1ED0B555" w14:textId="77777777" w:rsidR="00084E8F" w:rsidRDefault="00084E8F" w:rsidP="00E849DB">
            <w:pPr>
              <w:pStyle w:val="ListParagraph"/>
              <w:numPr>
                <w:ilvl w:val="0"/>
                <w:numId w:val="22"/>
              </w:numPr>
            </w:pPr>
            <w:r>
              <w:t>The provision of the first meal.</w:t>
            </w:r>
          </w:p>
          <w:p w14:paraId="47C94031" w14:textId="77777777" w:rsidR="00084E8F" w:rsidRDefault="00084E8F" w:rsidP="00E849DB">
            <w:pPr>
              <w:pStyle w:val="ListParagraph"/>
              <w:numPr>
                <w:ilvl w:val="0"/>
                <w:numId w:val="22"/>
              </w:numPr>
            </w:pPr>
            <w:r>
              <w:t>The stages of mourning after burial: 7 days (shiva), 30 days (sheloshim) and 11 months.</w:t>
            </w:r>
          </w:p>
          <w:p w14:paraId="0EB06821" w14:textId="77777777" w:rsidR="00084E8F" w:rsidRDefault="00084E8F" w:rsidP="00E849DB">
            <w:pPr>
              <w:pStyle w:val="ListParagraph"/>
              <w:numPr>
                <w:ilvl w:val="0"/>
                <w:numId w:val="22"/>
              </w:numPr>
            </w:pPr>
            <w:r>
              <w:t>Erecting a gravestone.</w:t>
            </w:r>
          </w:p>
          <w:p w14:paraId="209762AD" w14:textId="77777777" w:rsidR="00084E8F" w:rsidRDefault="00084E8F" w:rsidP="00E849DB">
            <w:pPr>
              <w:pStyle w:val="ListParagraph"/>
              <w:numPr>
                <w:ilvl w:val="0"/>
                <w:numId w:val="22"/>
              </w:numPr>
            </w:pPr>
            <w:r>
              <w:t>Jahrzeit and Yizkor.</w:t>
            </w:r>
          </w:p>
          <w:p w14:paraId="6AB15286" w14:textId="77777777" w:rsidR="00084E8F" w:rsidRDefault="00084E8F" w:rsidP="006475A6">
            <w:r>
              <w:t>Students could watch video clips on rituals associated with mourning.</w:t>
            </w:r>
          </w:p>
          <w:p w14:paraId="00BA610F" w14:textId="77777777" w:rsidR="00084E8F" w:rsidRDefault="00084E8F" w:rsidP="006475A6"/>
          <w:p w14:paraId="092A2477" w14:textId="77777777" w:rsidR="00084E8F" w:rsidRDefault="00084E8F" w:rsidP="00F05D9C">
            <w:r>
              <w:t>Students could discuss in small groups why the stages of mourning are regulated and whether this is realistic.</w:t>
            </w:r>
          </w:p>
          <w:p w14:paraId="6CF09303" w14:textId="2FB7CA0E" w:rsidR="00084E8F" w:rsidRPr="000C5753" w:rsidRDefault="00084E8F" w:rsidP="00F05D9C">
            <w:pPr>
              <w:rPr>
                <w:rFonts w:cs="Arial"/>
                <w:szCs w:val="22"/>
              </w:rPr>
            </w:pPr>
          </w:p>
        </w:tc>
        <w:tc>
          <w:tcPr>
            <w:tcW w:w="1701" w:type="dxa"/>
          </w:tcPr>
          <w:p w14:paraId="38CF39BA" w14:textId="43EA93AC" w:rsidR="00084E8F" w:rsidRDefault="00911BB6" w:rsidP="006475A6">
            <w:r>
              <w:t>C</w:t>
            </w:r>
            <w:r w:rsidR="00084E8F">
              <w:t>hapter</w:t>
            </w:r>
            <w:r>
              <w:t xml:space="preserve"> 2.11</w:t>
            </w:r>
            <w:r w:rsidR="00084E8F">
              <w:t xml:space="preserve"> of Judaism text books.</w:t>
            </w:r>
          </w:p>
          <w:p w14:paraId="6F4824F7" w14:textId="77777777" w:rsidR="00084E8F" w:rsidRDefault="00084E8F" w:rsidP="006475A6"/>
          <w:p w14:paraId="00E668B8" w14:textId="77777777" w:rsidR="00084E8F" w:rsidRDefault="00084E8F" w:rsidP="006475A6">
            <w:r>
              <w:t>Internet research.</w:t>
            </w:r>
          </w:p>
          <w:p w14:paraId="3DBEFB29" w14:textId="77777777" w:rsidR="00084E8F" w:rsidRDefault="00084E8F" w:rsidP="006475A6"/>
          <w:p w14:paraId="41F8D0CC" w14:textId="224C0DA6" w:rsidR="00084E8F" w:rsidRPr="000C5753" w:rsidRDefault="00084E8F" w:rsidP="006C563B">
            <w:pPr>
              <w:rPr>
                <w:rFonts w:cs="Arial"/>
                <w:szCs w:val="22"/>
              </w:rPr>
            </w:pPr>
            <w:r>
              <w:t>Video clips.</w:t>
            </w:r>
          </w:p>
        </w:tc>
        <w:tc>
          <w:tcPr>
            <w:tcW w:w="1701" w:type="dxa"/>
          </w:tcPr>
          <w:p w14:paraId="5029C3F4" w14:textId="504697D4" w:rsidR="00084E8F" w:rsidRDefault="00403251" w:rsidP="006475A6">
            <w:r>
              <w:t>This lesson on death and mourning rituals, especially the class discussion on all cultures’ rituals, presents another opportunity to promote British values and SMSC.</w:t>
            </w:r>
          </w:p>
        </w:tc>
      </w:tr>
    </w:tbl>
    <w:p w14:paraId="745A878A" w14:textId="77777777" w:rsidR="00F95144" w:rsidRDefault="00F95144">
      <w:r>
        <w:br w:type="page"/>
      </w:r>
    </w:p>
    <w:tbl>
      <w:tblPr>
        <w:tblStyle w:val="TableGrid"/>
        <w:tblW w:w="15871" w:type="dxa"/>
        <w:jc w:val="center"/>
        <w:tblLayout w:type="fixed"/>
        <w:tblLook w:val="04A0" w:firstRow="1" w:lastRow="0" w:firstColumn="1" w:lastColumn="0" w:noHBand="0" w:noVBand="1"/>
      </w:tblPr>
      <w:tblGrid>
        <w:gridCol w:w="1133"/>
        <w:gridCol w:w="1385"/>
        <w:gridCol w:w="2297"/>
        <w:gridCol w:w="2410"/>
        <w:gridCol w:w="4677"/>
        <w:gridCol w:w="2127"/>
        <w:gridCol w:w="1842"/>
      </w:tblGrid>
      <w:tr w:rsidR="00084E8F" w:rsidRPr="000C5753" w14:paraId="6BF5FD03" w14:textId="768C742D" w:rsidTr="00084E8F">
        <w:trPr>
          <w:trHeight w:val="268"/>
          <w:jc w:val="center"/>
        </w:trPr>
        <w:tc>
          <w:tcPr>
            <w:tcW w:w="1133" w:type="dxa"/>
            <w:shd w:val="clear" w:color="auto" w:fill="CCC0D9" w:themeFill="accent4" w:themeFillTint="66"/>
          </w:tcPr>
          <w:p w14:paraId="49F70A96" w14:textId="77777777" w:rsidR="00084E8F" w:rsidRPr="002530A2" w:rsidRDefault="00084E8F" w:rsidP="006475A6">
            <w:pPr>
              <w:spacing w:line="240" w:lineRule="auto"/>
              <w:rPr>
                <w:b/>
              </w:rPr>
            </w:pPr>
            <w:r>
              <w:rPr>
                <w:b/>
              </w:rPr>
              <w:lastRenderedPageBreak/>
              <w:t>Lesson Number</w:t>
            </w:r>
          </w:p>
          <w:p w14:paraId="6A6C9691" w14:textId="77777777" w:rsidR="00084E8F" w:rsidRDefault="00084E8F" w:rsidP="00822BDC">
            <w:pPr>
              <w:rPr>
                <w:rFonts w:cs="Arial"/>
                <w:szCs w:val="22"/>
              </w:rPr>
            </w:pPr>
          </w:p>
        </w:tc>
        <w:tc>
          <w:tcPr>
            <w:tcW w:w="1385" w:type="dxa"/>
            <w:shd w:val="clear" w:color="auto" w:fill="CCC0D9" w:themeFill="accent4" w:themeFillTint="66"/>
          </w:tcPr>
          <w:p w14:paraId="62D91E94" w14:textId="313897DE" w:rsidR="00084E8F" w:rsidRPr="000C5753" w:rsidRDefault="00084E8F" w:rsidP="00314E88">
            <w:pPr>
              <w:rPr>
                <w:rFonts w:cs="Arial"/>
                <w:szCs w:val="22"/>
              </w:rPr>
            </w:pPr>
            <w:r w:rsidRPr="002530A2">
              <w:rPr>
                <w:b/>
              </w:rPr>
              <w:t>Topic title</w:t>
            </w:r>
            <w:r>
              <w:rPr>
                <w:b/>
              </w:rPr>
              <w:t xml:space="preserve"> &amp; teaching approach</w:t>
            </w:r>
          </w:p>
        </w:tc>
        <w:tc>
          <w:tcPr>
            <w:tcW w:w="2297" w:type="dxa"/>
            <w:shd w:val="clear" w:color="auto" w:fill="CCC0D9" w:themeFill="accent4" w:themeFillTint="66"/>
          </w:tcPr>
          <w:p w14:paraId="3E76EECE" w14:textId="0FCDD951" w:rsidR="00084E8F" w:rsidRPr="000C5753" w:rsidRDefault="00084E8F" w:rsidP="00314E88">
            <w:pPr>
              <w:rPr>
                <w:rFonts w:cs="Arial"/>
                <w:szCs w:val="22"/>
              </w:rPr>
            </w:pPr>
            <w:r>
              <w:rPr>
                <w:b/>
              </w:rPr>
              <w:t>Learning objectives &amp; outcomes</w:t>
            </w:r>
          </w:p>
        </w:tc>
        <w:tc>
          <w:tcPr>
            <w:tcW w:w="2410" w:type="dxa"/>
            <w:shd w:val="clear" w:color="auto" w:fill="CCC0D9" w:themeFill="accent4" w:themeFillTint="66"/>
          </w:tcPr>
          <w:p w14:paraId="73B422E9" w14:textId="48BF6CDD" w:rsidR="00084E8F" w:rsidRPr="000C5753" w:rsidRDefault="00084E8F" w:rsidP="003B6B4F">
            <w:pPr>
              <w:rPr>
                <w:rFonts w:cs="Arial"/>
                <w:szCs w:val="22"/>
              </w:rPr>
            </w:pPr>
            <w:r>
              <w:rPr>
                <w:b/>
              </w:rPr>
              <w:t>Context</w:t>
            </w:r>
          </w:p>
        </w:tc>
        <w:tc>
          <w:tcPr>
            <w:tcW w:w="4677" w:type="dxa"/>
            <w:shd w:val="clear" w:color="auto" w:fill="CCC0D9" w:themeFill="accent4" w:themeFillTint="66"/>
          </w:tcPr>
          <w:p w14:paraId="60AC28D2" w14:textId="2FC896E0" w:rsidR="00084E8F" w:rsidRPr="000C5753" w:rsidRDefault="00084E8F" w:rsidP="00F05D9C">
            <w:pPr>
              <w:rPr>
                <w:rFonts w:cs="Arial"/>
                <w:szCs w:val="22"/>
              </w:rPr>
            </w:pPr>
            <w:r w:rsidRPr="002530A2">
              <w:rPr>
                <w:b/>
              </w:rPr>
              <w:t>Learning activity</w:t>
            </w:r>
          </w:p>
        </w:tc>
        <w:tc>
          <w:tcPr>
            <w:tcW w:w="2127" w:type="dxa"/>
            <w:shd w:val="clear" w:color="auto" w:fill="CCC0D9" w:themeFill="accent4" w:themeFillTint="66"/>
          </w:tcPr>
          <w:p w14:paraId="47A6FAF2" w14:textId="3D50D56F" w:rsidR="00084E8F" w:rsidRPr="000C5753" w:rsidRDefault="00084E8F" w:rsidP="006C563B">
            <w:pPr>
              <w:rPr>
                <w:rFonts w:cs="Arial"/>
                <w:szCs w:val="22"/>
              </w:rPr>
            </w:pPr>
            <w:r w:rsidRPr="002530A2">
              <w:rPr>
                <w:b/>
              </w:rPr>
              <w:t>Resources</w:t>
            </w:r>
          </w:p>
        </w:tc>
        <w:tc>
          <w:tcPr>
            <w:tcW w:w="1842" w:type="dxa"/>
            <w:shd w:val="clear" w:color="auto" w:fill="CCC0D9" w:themeFill="accent4" w:themeFillTint="66"/>
          </w:tcPr>
          <w:p w14:paraId="0551E9E6" w14:textId="035B15B9" w:rsidR="00084E8F" w:rsidRPr="002530A2" w:rsidRDefault="00D90E0A" w:rsidP="006C563B">
            <w:pPr>
              <w:rPr>
                <w:b/>
              </w:rPr>
            </w:pPr>
            <w:r>
              <w:rPr>
                <w:b/>
              </w:rPr>
              <w:t>Scaffolding &amp; whole school approaches</w:t>
            </w:r>
          </w:p>
        </w:tc>
      </w:tr>
      <w:tr w:rsidR="00084E8F" w:rsidRPr="000C5753" w14:paraId="18E9E1B6" w14:textId="3286C04C" w:rsidTr="00084E8F">
        <w:trPr>
          <w:trHeight w:val="268"/>
          <w:jc w:val="center"/>
        </w:trPr>
        <w:tc>
          <w:tcPr>
            <w:tcW w:w="1133" w:type="dxa"/>
          </w:tcPr>
          <w:p w14:paraId="16B0CE63" w14:textId="41015979" w:rsidR="00084E8F" w:rsidRPr="000C5753" w:rsidRDefault="00084E8F" w:rsidP="00822BDC">
            <w:pPr>
              <w:rPr>
                <w:rFonts w:cs="Arial"/>
                <w:szCs w:val="22"/>
              </w:rPr>
            </w:pPr>
            <w:r>
              <w:rPr>
                <w:rFonts w:cs="Arial"/>
                <w:szCs w:val="22"/>
              </w:rPr>
              <w:t>Lesson 26</w:t>
            </w:r>
          </w:p>
        </w:tc>
        <w:tc>
          <w:tcPr>
            <w:tcW w:w="1385" w:type="dxa"/>
          </w:tcPr>
          <w:p w14:paraId="17EA6FA1" w14:textId="0DEA466E" w:rsidR="00084E8F" w:rsidRPr="000C5753" w:rsidRDefault="00084E8F" w:rsidP="00ED3611">
            <w:pPr>
              <w:rPr>
                <w:rFonts w:cs="Arial"/>
                <w:szCs w:val="22"/>
              </w:rPr>
            </w:pPr>
            <w:r w:rsidRPr="007A27FB">
              <w:t>Family life and festivals.</w:t>
            </w:r>
            <w:r>
              <w:t xml:space="preserve"> Again, teacher skills of explanation and questioning are important here in this lesson on the rules of Kashrut.</w:t>
            </w:r>
          </w:p>
        </w:tc>
        <w:tc>
          <w:tcPr>
            <w:tcW w:w="2297" w:type="dxa"/>
          </w:tcPr>
          <w:p w14:paraId="10697980" w14:textId="033B4431" w:rsidR="00084E8F" w:rsidRPr="007A27FB" w:rsidRDefault="00926337" w:rsidP="006475A6">
            <w:r>
              <w:t>To understand Jewish d</w:t>
            </w:r>
            <w:r w:rsidR="00084E8F" w:rsidRPr="007A27FB">
              <w:t>ietary laws and their significance, including different Jewish views about their importance</w:t>
            </w:r>
            <w:r>
              <w:t>, especially</w:t>
            </w:r>
            <w:r w:rsidR="00084E8F" w:rsidRPr="007A27FB">
              <w:t>:</w:t>
            </w:r>
          </w:p>
          <w:p w14:paraId="3966DD58" w14:textId="77777777" w:rsidR="00084E8F" w:rsidRDefault="00084E8F" w:rsidP="00E849DB">
            <w:pPr>
              <w:pStyle w:val="ListParagraph"/>
              <w:numPr>
                <w:ilvl w:val="0"/>
                <w:numId w:val="23"/>
              </w:numPr>
            </w:pPr>
            <w:r w:rsidRPr="007A27FB">
              <w:t>Kosher and trefah;</w:t>
            </w:r>
          </w:p>
          <w:p w14:paraId="17C9334B" w14:textId="3A465B80" w:rsidR="00084E8F" w:rsidRPr="002C095A" w:rsidRDefault="00084E8F" w:rsidP="002C095A">
            <w:pPr>
              <w:pStyle w:val="ListParagraph"/>
              <w:numPr>
                <w:ilvl w:val="0"/>
                <w:numId w:val="23"/>
              </w:numPr>
              <w:rPr>
                <w:rFonts w:cs="Arial"/>
                <w:szCs w:val="22"/>
              </w:rPr>
            </w:pPr>
            <w:r w:rsidRPr="007A27FB">
              <w:t>Separation of milk and meat.</w:t>
            </w:r>
          </w:p>
        </w:tc>
        <w:tc>
          <w:tcPr>
            <w:tcW w:w="2410" w:type="dxa"/>
          </w:tcPr>
          <w:p w14:paraId="53CBD9B7" w14:textId="383111DF" w:rsidR="00084E8F" w:rsidRPr="000C5753" w:rsidRDefault="00084E8F" w:rsidP="003B6B4F">
            <w:pPr>
              <w:rPr>
                <w:rFonts w:cs="Arial"/>
                <w:szCs w:val="22"/>
              </w:rPr>
            </w:pPr>
            <w:r w:rsidRPr="007A27FB">
              <w:t>The focus is on knowing the rules relating to kashrut and understanding the different Jewish views about their importance.</w:t>
            </w:r>
          </w:p>
        </w:tc>
        <w:tc>
          <w:tcPr>
            <w:tcW w:w="4677" w:type="dxa"/>
          </w:tcPr>
          <w:p w14:paraId="4D875FB8" w14:textId="77777777" w:rsidR="00084E8F" w:rsidRPr="007A27FB" w:rsidRDefault="00084E8F" w:rsidP="006475A6">
            <w:r w:rsidRPr="007A27FB">
              <w:t>The starting point could be a class discussion about food. Are there any particular foods or combinations of foods that students just would not eat? Why not?</w:t>
            </w:r>
          </w:p>
          <w:p w14:paraId="5D6FE92A" w14:textId="77777777" w:rsidR="00084E8F" w:rsidRDefault="00084E8F" w:rsidP="006475A6">
            <w:r w:rsidRPr="007A27FB">
              <w:t>Teachers should point out that the reason why Jews do not eat certain foods is quite simple. It is nothing to do with personal taste or health concerns. Jews obey the mitzvot relating to food because, like all the mitzvot, they are God’s commands and there is no need for further justification.</w:t>
            </w:r>
            <w:r>
              <w:t xml:space="preserve"> Obedience to them is a sign of their devotion to and love for God.</w:t>
            </w:r>
          </w:p>
          <w:p w14:paraId="30C59C8F" w14:textId="77777777" w:rsidR="00084E8F" w:rsidRPr="007A27FB" w:rsidRDefault="00084E8F" w:rsidP="006475A6"/>
          <w:p w14:paraId="2950C980" w14:textId="77777777" w:rsidR="00084E8F" w:rsidRPr="007A27FB" w:rsidRDefault="00084E8F" w:rsidP="006475A6">
            <w:r w:rsidRPr="007A27FB">
              <w:t>The laws relating to kosher and trefah are found in Leviticus 14 and Deuteronomy 14. The Deuteronomy text is the simpler for students to read.</w:t>
            </w:r>
          </w:p>
          <w:p w14:paraId="1B4EF3CB" w14:textId="77777777" w:rsidR="00084E8F" w:rsidRDefault="00084E8F" w:rsidP="006475A6">
            <w:r w:rsidRPr="007A27FB">
              <w:t>Students could create a chart, setting out kosher rules and giving examples of what may/may not be eaten.</w:t>
            </w:r>
          </w:p>
          <w:p w14:paraId="2813E930" w14:textId="77777777" w:rsidR="00084E8F" w:rsidRPr="007A27FB" w:rsidRDefault="00084E8F" w:rsidP="006475A6"/>
          <w:p w14:paraId="3EEB6061" w14:textId="77777777" w:rsidR="00084E8F" w:rsidRPr="007A27FB" w:rsidRDefault="00084E8F" w:rsidP="006475A6">
            <w:r w:rsidRPr="007A27FB">
              <w:t xml:space="preserve">Students should also know the rules for </w:t>
            </w:r>
          </w:p>
          <w:p w14:paraId="66DD3477" w14:textId="77777777" w:rsidR="00084E8F" w:rsidRPr="007A27FB" w:rsidRDefault="00084E8F" w:rsidP="00E849DB">
            <w:pPr>
              <w:pStyle w:val="ListParagraph"/>
              <w:numPr>
                <w:ilvl w:val="0"/>
                <w:numId w:val="24"/>
              </w:numPr>
            </w:pPr>
            <w:r w:rsidRPr="007A27FB">
              <w:t>Ritual slaughter of animals.</w:t>
            </w:r>
          </w:p>
          <w:p w14:paraId="4F32A128" w14:textId="77777777" w:rsidR="00084E8F" w:rsidRPr="007A27FB" w:rsidRDefault="00084E8F" w:rsidP="00E849DB">
            <w:pPr>
              <w:pStyle w:val="ListParagraph"/>
              <w:numPr>
                <w:ilvl w:val="0"/>
                <w:numId w:val="24"/>
              </w:numPr>
            </w:pPr>
            <w:r w:rsidRPr="007A27FB">
              <w:t>Preparation of meat before cooking.</w:t>
            </w:r>
          </w:p>
          <w:p w14:paraId="645D52E5" w14:textId="77777777" w:rsidR="00084E8F" w:rsidRPr="007A27FB" w:rsidRDefault="00084E8F" w:rsidP="00E849DB">
            <w:pPr>
              <w:pStyle w:val="ListParagraph"/>
              <w:numPr>
                <w:ilvl w:val="0"/>
                <w:numId w:val="24"/>
              </w:numPr>
            </w:pPr>
            <w:r w:rsidRPr="007A27FB">
              <w:t xml:space="preserve">Separating meat from milk and the effects of this in the kitchen and for eating meals. </w:t>
            </w:r>
          </w:p>
          <w:p w14:paraId="6498328D" w14:textId="09D679DC" w:rsidR="00084E8F" w:rsidRPr="000C5753" w:rsidRDefault="00084E8F" w:rsidP="00355A55">
            <w:pPr>
              <w:rPr>
                <w:rFonts w:cs="Arial"/>
                <w:szCs w:val="22"/>
              </w:rPr>
            </w:pPr>
          </w:p>
        </w:tc>
        <w:tc>
          <w:tcPr>
            <w:tcW w:w="2127" w:type="dxa"/>
          </w:tcPr>
          <w:p w14:paraId="1C6B34BD" w14:textId="77777777" w:rsidR="00084E8F" w:rsidRDefault="00084E8F" w:rsidP="006475A6">
            <w:r w:rsidRPr="007A27FB">
              <w:t xml:space="preserve">Copies of the </w:t>
            </w:r>
            <w:proofErr w:type="spellStart"/>
            <w:r w:rsidRPr="007A27FB">
              <w:t>Tenakh</w:t>
            </w:r>
            <w:proofErr w:type="spellEnd"/>
            <w:r w:rsidRPr="007A27FB">
              <w:t xml:space="preserve"> or Old Testament.</w:t>
            </w:r>
          </w:p>
          <w:p w14:paraId="2B34E39B" w14:textId="77777777" w:rsidR="00911BB6" w:rsidRDefault="00911BB6" w:rsidP="006475A6"/>
          <w:p w14:paraId="57D2FDEA" w14:textId="12A25BF3" w:rsidR="00084E8F" w:rsidRDefault="00911BB6" w:rsidP="006475A6">
            <w:r>
              <w:t>C</w:t>
            </w:r>
            <w:r w:rsidR="00084E8F" w:rsidRPr="007A27FB">
              <w:t>hapter</w:t>
            </w:r>
            <w:r>
              <w:t xml:space="preserve"> 2.12</w:t>
            </w:r>
            <w:r w:rsidR="00084E8F" w:rsidRPr="007A27FB">
              <w:t xml:space="preserve"> of Judaism text books.</w:t>
            </w:r>
          </w:p>
          <w:p w14:paraId="023ED463" w14:textId="77777777" w:rsidR="00084E8F" w:rsidRPr="007A27FB" w:rsidRDefault="00084E8F" w:rsidP="006475A6"/>
          <w:p w14:paraId="5463F03E" w14:textId="64A1C672" w:rsidR="00084E8F" w:rsidRDefault="00084E8F" w:rsidP="006475A6">
            <w:r>
              <w:t xml:space="preserve">Internet research, </w:t>
            </w:r>
            <w:proofErr w:type="spellStart"/>
            <w:r>
              <w:t>eg</w:t>
            </w:r>
            <w:proofErr w:type="spellEnd"/>
            <w:r>
              <w:t xml:space="preserve"> </w:t>
            </w:r>
            <w:hyperlink r:id="rId17" w:history="1">
              <w:r w:rsidRPr="008B37C3">
                <w:rPr>
                  <w:rStyle w:val="Hyperlink"/>
                </w:rPr>
                <w:t>reformjudaism.org</w:t>
              </w:r>
            </w:hyperlink>
            <w:r>
              <w:t>.</w:t>
            </w:r>
          </w:p>
          <w:p w14:paraId="2D46E113" w14:textId="77777777" w:rsidR="00084E8F" w:rsidRPr="007A27FB" w:rsidRDefault="00084E8F" w:rsidP="006475A6"/>
          <w:p w14:paraId="3673F0CE" w14:textId="19046C7E" w:rsidR="00084E8F" w:rsidRPr="000C5753" w:rsidRDefault="00084E8F" w:rsidP="006C563B">
            <w:pPr>
              <w:rPr>
                <w:rFonts w:cs="Arial"/>
                <w:szCs w:val="22"/>
              </w:rPr>
            </w:pPr>
            <w:r w:rsidRPr="007A27FB">
              <w:t>Video clips.</w:t>
            </w:r>
          </w:p>
        </w:tc>
        <w:tc>
          <w:tcPr>
            <w:tcW w:w="1842" w:type="dxa"/>
          </w:tcPr>
          <w:p w14:paraId="6875A6C3" w14:textId="16C28A4E" w:rsidR="00000CFD" w:rsidRDefault="00000CFD" w:rsidP="00000CFD">
            <w:r>
              <w:t xml:space="preserve">Another opportunity to promote reading. The kashrut laws are examples of </w:t>
            </w:r>
            <w:proofErr w:type="spellStart"/>
            <w:r>
              <w:t>chukim</w:t>
            </w:r>
            <w:proofErr w:type="spellEnd"/>
            <w:r>
              <w:t xml:space="preserve">. Find out what this word means and give examples of some other </w:t>
            </w:r>
            <w:proofErr w:type="spellStart"/>
            <w:r>
              <w:t>chukim</w:t>
            </w:r>
            <w:proofErr w:type="spellEnd"/>
            <w:r>
              <w:t xml:space="preserve"> laws. The Reform Judaism article on the purposes of kashrut explains this very clearly.</w:t>
            </w:r>
          </w:p>
          <w:p w14:paraId="048B6DB8" w14:textId="77777777" w:rsidR="00000CFD" w:rsidRDefault="00000CFD" w:rsidP="00000CFD">
            <w:r>
              <w:t>Find out also from this article how many Jews are taking the concept of kashrut to a deeper level and the ethical questions that they are asking.</w:t>
            </w:r>
          </w:p>
          <w:p w14:paraId="768BEFBC" w14:textId="77777777" w:rsidR="00084E8F" w:rsidRPr="007A27FB" w:rsidRDefault="00084E8F" w:rsidP="006475A6"/>
        </w:tc>
      </w:tr>
    </w:tbl>
    <w:p w14:paraId="0463F9D7" w14:textId="0B7B71C6" w:rsidR="00F95144" w:rsidRDefault="00F95144">
      <w:pPr>
        <w:rPr>
          <w:rFonts w:cs="Arial"/>
          <w:szCs w:val="22"/>
        </w:rPr>
      </w:pPr>
    </w:p>
    <w:tbl>
      <w:tblPr>
        <w:tblStyle w:val="TableGrid"/>
        <w:tblW w:w="15446" w:type="dxa"/>
        <w:jc w:val="center"/>
        <w:tblLayout w:type="fixed"/>
        <w:tblLook w:val="04A0" w:firstRow="1" w:lastRow="0" w:firstColumn="1" w:lastColumn="0" w:noHBand="0" w:noVBand="1"/>
      </w:tblPr>
      <w:tblGrid>
        <w:gridCol w:w="1133"/>
        <w:gridCol w:w="1385"/>
        <w:gridCol w:w="2693"/>
        <w:gridCol w:w="2014"/>
        <w:gridCol w:w="4819"/>
        <w:gridCol w:w="1701"/>
        <w:gridCol w:w="1701"/>
      </w:tblGrid>
      <w:tr w:rsidR="00084E8F" w:rsidRPr="000C5753" w14:paraId="048BE9CF" w14:textId="356099C9" w:rsidTr="00084E8F">
        <w:trPr>
          <w:trHeight w:val="268"/>
          <w:jc w:val="center"/>
        </w:trPr>
        <w:tc>
          <w:tcPr>
            <w:tcW w:w="1133" w:type="dxa"/>
            <w:shd w:val="clear" w:color="auto" w:fill="CCC0D9" w:themeFill="accent4" w:themeFillTint="66"/>
          </w:tcPr>
          <w:p w14:paraId="1F7110E2" w14:textId="77777777" w:rsidR="00084E8F" w:rsidRPr="002530A2" w:rsidRDefault="00084E8F" w:rsidP="002E5C30">
            <w:pPr>
              <w:spacing w:line="240" w:lineRule="auto"/>
              <w:rPr>
                <w:b/>
              </w:rPr>
            </w:pPr>
            <w:r>
              <w:rPr>
                <w:b/>
              </w:rPr>
              <w:lastRenderedPageBreak/>
              <w:t>Lesson Number</w:t>
            </w:r>
          </w:p>
          <w:p w14:paraId="4FA17954" w14:textId="77777777" w:rsidR="00084E8F" w:rsidRDefault="00084E8F" w:rsidP="002E5C30">
            <w:pPr>
              <w:rPr>
                <w:rFonts w:cs="Arial"/>
                <w:szCs w:val="22"/>
              </w:rPr>
            </w:pPr>
          </w:p>
        </w:tc>
        <w:tc>
          <w:tcPr>
            <w:tcW w:w="1385" w:type="dxa"/>
            <w:shd w:val="clear" w:color="auto" w:fill="CCC0D9" w:themeFill="accent4" w:themeFillTint="66"/>
          </w:tcPr>
          <w:p w14:paraId="00B87372" w14:textId="055DCDB2" w:rsidR="00084E8F" w:rsidRPr="000C5753" w:rsidRDefault="00084E8F" w:rsidP="002E5C30">
            <w:pPr>
              <w:rPr>
                <w:rFonts w:cs="Arial"/>
                <w:szCs w:val="22"/>
              </w:rPr>
            </w:pPr>
            <w:r w:rsidRPr="002530A2">
              <w:rPr>
                <w:b/>
              </w:rPr>
              <w:t>Topic title</w:t>
            </w:r>
            <w:r>
              <w:rPr>
                <w:b/>
              </w:rPr>
              <w:t xml:space="preserve"> &amp; teaching approach</w:t>
            </w:r>
          </w:p>
        </w:tc>
        <w:tc>
          <w:tcPr>
            <w:tcW w:w="2693" w:type="dxa"/>
            <w:shd w:val="clear" w:color="auto" w:fill="CCC0D9" w:themeFill="accent4" w:themeFillTint="66"/>
          </w:tcPr>
          <w:p w14:paraId="3F318D6B" w14:textId="3105A0D9" w:rsidR="00084E8F" w:rsidRPr="000C5753" w:rsidRDefault="00084E8F" w:rsidP="002E5C30">
            <w:pPr>
              <w:rPr>
                <w:rFonts w:cs="Arial"/>
                <w:szCs w:val="22"/>
              </w:rPr>
            </w:pPr>
            <w:r>
              <w:rPr>
                <w:b/>
              </w:rPr>
              <w:t>Learning objectives &amp; outcomes</w:t>
            </w:r>
          </w:p>
        </w:tc>
        <w:tc>
          <w:tcPr>
            <w:tcW w:w="2014" w:type="dxa"/>
            <w:shd w:val="clear" w:color="auto" w:fill="CCC0D9" w:themeFill="accent4" w:themeFillTint="66"/>
          </w:tcPr>
          <w:p w14:paraId="6B0B13C4" w14:textId="48F7567D" w:rsidR="00084E8F" w:rsidRPr="000C5753" w:rsidRDefault="00084E8F" w:rsidP="002E5C30">
            <w:pPr>
              <w:rPr>
                <w:rFonts w:cs="Arial"/>
                <w:szCs w:val="22"/>
              </w:rPr>
            </w:pPr>
            <w:r>
              <w:rPr>
                <w:b/>
              </w:rPr>
              <w:t>Context</w:t>
            </w:r>
          </w:p>
        </w:tc>
        <w:tc>
          <w:tcPr>
            <w:tcW w:w="4819" w:type="dxa"/>
            <w:shd w:val="clear" w:color="auto" w:fill="CCC0D9" w:themeFill="accent4" w:themeFillTint="66"/>
          </w:tcPr>
          <w:p w14:paraId="23023FF7" w14:textId="77777777" w:rsidR="00084E8F" w:rsidRPr="000C5753" w:rsidRDefault="00084E8F" w:rsidP="002E5C30">
            <w:pPr>
              <w:rPr>
                <w:rFonts w:cs="Arial"/>
                <w:szCs w:val="22"/>
              </w:rPr>
            </w:pPr>
            <w:r w:rsidRPr="002530A2">
              <w:rPr>
                <w:b/>
              </w:rPr>
              <w:t>Learning activity</w:t>
            </w:r>
          </w:p>
        </w:tc>
        <w:tc>
          <w:tcPr>
            <w:tcW w:w="1701" w:type="dxa"/>
            <w:shd w:val="clear" w:color="auto" w:fill="CCC0D9" w:themeFill="accent4" w:themeFillTint="66"/>
          </w:tcPr>
          <w:p w14:paraId="285CA0A7" w14:textId="77777777" w:rsidR="00084E8F" w:rsidRPr="000C5753" w:rsidRDefault="00084E8F" w:rsidP="002E5C30">
            <w:pPr>
              <w:rPr>
                <w:rFonts w:cs="Arial"/>
                <w:szCs w:val="22"/>
              </w:rPr>
            </w:pPr>
            <w:r w:rsidRPr="002530A2">
              <w:rPr>
                <w:b/>
              </w:rPr>
              <w:t>Resources</w:t>
            </w:r>
          </w:p>
        </w:tc>
        <w:tc>
          <w:tcPr>
            <w:tcW w:w="1701" w:type="dxa"/>
            <w:shd w:val="clear" w:color="auto" w:fill="CCC0D9" w:themeFill="accent4" w:themeFillTint="66"/>
          </w:tcPr>
          <w:p w14:paraId="55F88158" w14:textId="585D0B95" w:rsidR="00084E8F" w:rsidRPr="002530A2" w:rsidRDefault="00D90E0A" w:rsidP="002E5C30">
            <w:pPr>
              <w:rPr>
                <w:b/>
              </w:rPr>
            </w:pPr>
            <w:r>
              <w:rPr>
                <w:b/>
              </w:rPr>
              <w:t>Scaffolding &amp; whole school approaches</w:t>
            </w:r>
          </w:p>
        </w:tc>
      </w:tr>
      <w:tr w:rsidR="00084E8F" w:rsidRPr="000C5753" w14:paraId="4CE3EFE8" w14:textId="3986F831" w:rsidTr="00084E8F">
        <w:trPr>
          <w:trHeight w:val="268"/>
          <w:jc w:val="center"/>
        </w:trPr>
        <w:tc>
          <w:tcPr>
            <w:tcW w:w="1133" w:type="dxa"/>
            <w:shd w:val="clear" w:color="auto" w:fill="FFFFFF" w:themeFill="background1"/>
          </w:tcPr>
          <w:p w14:paraId="2906AA5F" w14:textId="77777777" w:rsidR="00084E8F" w:rsidRDefault="00084E8F" w:rsidP="002E5C30">
            <w:pPr>
              <w:spacing w:line="240" w:lineRule="auto"/>
              <w:rPr>
                <w:b/>
              </w:rPr>
            </w:pPr>
          </w:p>
        </w:tc>
        <w:tc>
          <w:tcPr>
            <w:tcW w:w="1385" w:type="dxa"/>
            <w:shd w:val="clear" w:color="auto" w:fill="FFFFFF" w:themeFill="background1"/>
          </w:tcPr>
          <w:p w14:paraId="7FC2C970" w14:textId="77777777" w:rsidR="00084E8F" w:rsidRPr="002530A2" w:rsidRDefault="00084E8F" w:rsidP="002E5C30">
            <w:pPr>
              <w:rPr>
                <w:b/>
              </w:rPr>
            </w:pPr>
          </w:p>
        </w:tc>
        <w:tc>
          <w:tcPr>
            <w:tcW w:w="2693" w:type="dxa"/>
            <w:shd w:val="clear" w:color="auto" w:fill="FFFFFF" w:themeFill="background1"/>
          </w:tcPr>
          <w:p w14:paraId="6EB6C01A" w14:textId="77777777" w:rsidR="00084E8F" w:rsidRPr="002530A2" w:rsidRDefault="00084E8F" w:rsidP="002E5C30">
            <w:pPr>
              <w:rPr>
                <w:b/>
              </w:rPr>
            </w:pPr>
          </w:p>
        </w:tc>
        <w:tc>
          <w:tcPr>
            <w:tcW w:w="2014" w:type="dxa"/>
            <w:shd w:val="clear" w:color="auto" w:fill="FFFFFF" w:themeFill="background1"/>
          </w:tcPr>
          <w:p w14:paraId="73F48D5E" w14:textId="77777777" w:rsidR="00084E8F" w:rsidRPr="002530A2" w:rsidRDefault="00084E8F" w:rsidP="002E5C30">
            <w:pPr>
              <w:rPr>
                <w:b/>
              </w:rPr>
            </w:pPr>
          </w:p>
        </w:tc>
        <w:tc>
          <w:tcPr>
            <w:tcW w:w="4819" w:type="dxa"/>
            <w:shd w:val="clear" w:color="auto" w:fill="FFFFFF" w:themeFill="background1"/>
          </w:tcPr>
          <w:p w14:paraId="17A473B0" w14:textId="77777777" w:rsidR="00084E8F" w:rsidRDefault="00084E8F" w:rsidP="00355A55">
            <w:r w:rsidRPr="007A27FB">
              <w:t>The Reform Judaism website contains a positive article on the purpose of kashrut and there are also video clips explaining the rules.</w:t>
            </w:r>
          </w:p>
          <w:p w14:paraId="0F4A9676" w14:textId="77777777" w:rsidR="00084E8F" w:rsidRDefault="00084E8F" w:rsidP="00355A55"/>
          <w:p w14:paraId="4903DA35" w14:textId="1AF6F610" w:rsidR="00084E8F" w:rsidRPr="007A27FB" w:rsidRDefault="00084E8F" w:rsidP="00355A55">
            <w:r w:rsidRPr="007A27FB">
              <w:t>Students should research on the internet the views of those who do not seek the laws of kashrut as important.</w:t>
            </w:r>
          </w:p>
          <w:p w14:paraId="33D6F108" w14:textId="77777777" w:rsidR="00084E8F" w:rsidRDefault="00084E8F" w:rsidP="00355A55">
            <w:r w:rsidRPr="007A27FB">
              <w:t>Students could create a simple board game based on kosher or a kosher menu.</w:t>
            </w:r>
          </w:p>
          <w:p w14:paraId="57E98836" w14:textId="131682AF" w:rsidR="00084E8F" w:rsidRPr="005A058F" w:rsidRDefault="00084E8F" w:rsidP="00355A55">
            <w:pPr>
              <w:rPr>
                <w:b/>
              </w:rPr>
            </w:pPr>
          </w:p>
          <w:p w14:paraId="07E04CF5" w14:textId="76E47C6C" w:rsidR="00084E8F" w:rsidRPr="002530A2" w:rsidRDefault="00084E8F" w:rsidP="00403251">
            <w:pPr>
              <w:rPr>
                <w:b/>
              </w:rPr>
            </w:pPr>
          </w:p>
        </w:tc>
        <w:tc>
          <w:tcPr>
            <w:tcW w:w="1701" w:type="dxa"/>
            <w:shd w:val="clear" w:color="auto" w:fill="FFFFFF" w:themeFill="background1"/>
          </w:tcPr>
          <w:p w14:paraId="42F50595" w14:textId="77777777" w:rsidR="00084E8F" w:rsidRPr="002530A2" w:rsidRDefault="00084E8F" w:rsidP="002E5C30">
            <w:pPr>
              <w:rPr>
                <w:b/>
              </w:rPr>
            </w:pPr>
          </w:p>
        </w:tc>
        <w:tc>
          <w:tcPr>
            <w:tcW w:w="1701" w:type="dxa"/>
            <w:shd w:val="clear" w:color="auto" w:fill="FFFFFF" w:themeFill="background1"/>
          </w:tcPr>
          <w:p w14:paraId="09EC46DF" w14:textId="77777777" w:rsidR="00084E8F" w:rsidRPr="002530A2" w:rsidRDefault="00084E8F" w:rsidP="002E5C30">
            <w:pPr>
              <w:rPr>
                <w:b/>
              </w:rPr>
            </w:pPr>
          </w:p>
        </w:tc>
      </w:tr>
    </w:tbl>
    <w:p w14:paraId="19C87254" w14:textId="77777777" w:rsidR="00F95144" w:rsidRDefault="00F95144">
      <w:pPr>
        <w:spacing w:line="240" w:lineRule="auto"/>
        <w:rPr>
          <w:rFonts w:cs="Arial"/>
          <w:szCs w:val="22"/>
        </w:rPr>
      </w:pPr>
      <w:r>
        <w:rPr>
          <w:rFonts w:cs="Arial"/>
          <w:szCs w:val="22"/>
        </w:rPr>
        <w:br w:type="page"/>
      </w:r>
    </w:p>
    <w:tbl>
      <w:tblPr>
        <w:tblStyle w:val="TableGrid"/>
        <w:tblW w:w="16154" w:type="dxa"/>
        <w:jc w:val="center"/>
        <w:tblLayout w:type="fixed"/>
        <w:tblLook w:val="04A0" w:firstRow="1" w:lastRow="0" w:firstColumn="1" w:lastColumn="0" w:noHBand="0" w:noVBand="1"/>
      </w:tblPr>
      <w:tblGrid>
        <w:gridCol w:w="1133"/>
        <w:gridCol w:w="1385"/>
        <w:gridCol w:w="2693"/>
        <w:gridCol w:w="2297"/>
        <w:gridCol w:w="4678"/>
        <w:gridCol w:w="1984"/>
        <w:gridCol w:w="1984"/>
      </w:tblGrid>
      <w:tr w:rsidR="00084E8F" w:rsidRPr="000C5753" w14:paraId="40AE47F6" w14:textId="4A56F9CE" w:rsidTr="00084E8F">
        <w:trPr>
          <w:trHeight w:val="268"/>
          <w:jc w:val="center"/>
        </w:trPr>
        <w:tc>
          <w:tcPr>
            <w:tcW w:w="1133" w:type="dxa"/>
            <w:shd w:val="clear" w:color="auto" w:fill="CCC0D9" w:themeFill="accent4" w:themeFillTint="66"/>
          </w:tcPr>
          <w:p w14:paraId="7923E369" w14:textId="77777777" w:rsidR="00084E8F" w:rsidRPr="002530A2" w:rsidRDefault="00084E8F" w:rsidP="006475A6">
            <w:pPr>
              <w:spacing w:line="240" w:lineRule="auto"/>
              <w:rPr>
                <w:b/>
              </w:rPr>
            </w:pPr>
            <w:r>
              <w:rPr>
                <w:b/>
              </w:rPr>
              <w:lastRenderedPageBreak/>
              <w:t>Lesson Number</w:t>
            </w:r>
          </w:p>
          <w:p w14:paraId="3A8B4D46" w14:textId="77777777" w:rsidR="00084E8F" w:rsidRPr="000C5753" w:rsidRDefault="00084E8F" w:rsidP="00822BDC">
            <w:pPr>
              <w:rPr>
                <w:rFonts w:cs="Arial"/>
                <w:szCs w:val="22"/>
              </w:rPr>
            </w:pPr>
          </w:p>
        </w:tc>
        <w:tc>
          <w:tcPr>
            <w:tcW w:w="1385" w:type="dxa"/>
            <w:shd w:val="clear" w:color="auto" w:fill="CCC0D9" w:themeFill="accent4" w:themeFillTint="66"/>
          </w:tcPr>
          <w:p w14:paraId="0D2055D1" w14:textId="69438693" w:rsidR="00084E8F" w:rsidRPr="000C5753" w:rsidRDefault="00084E8F" w:rsidP="00314E88">
            <w:pPr>
              <w:rPr>
                <w:rFonts w:cs="Arial"/>
                <w:szCs w:val="22"/>
              </w:rPr>
            </w:pPr>
            <w:r w:rsidRPr="002530A2">
              <w:rPr>
                <w:b/>
              </w:rPr>
              <w:t>Topic title</w:t>
            </w:r>
            <w:r>
              <w:rPr>
                <w:b/>
              </w:rPr>
              <w:t xml:space="preserve"> &amp; teaching approach</w:t>
            </w:r>
          </w:p>
        </w:tc>
        <w:tc>
          <w:tcPr>
            <w:tcW w:w="2693" w:type="dxa"/>
            <w:shd w:val="clear" w:color="auto" w:fill="CCC0D9" w:themeFill="accent4" w:themeFillTint="66"/>
          </w:tcPr>
          <w:p w14:paraId="2C88EF2B" w14:textId="6CFAFDF7" w:rsidR="00084E8F" w:rsidRPr="000C5753" w:rsidRDefault="00084E8F" w:rsidP="00314E88">
            <w:pPr>
              <w:rPr>
                <w:rFonts w:cs="Arial"/>
                <w:szCs w:val="22"/>
              </w:rPr>
            </w:pPr>
            <w:r>
              <w:rPr>
                <w:b/>
              </w:rPr>
              <w:t>Learning objectives &amp; outcomes</w:t>
            </w:r>
          </w:p>
        </w:tc>
        <w:tc>
          <w:tcPr>
            <w:tcW w:w="2297" w:type="dxa"/>
            <w:shd w:val="clear" w:color="auto" w:fill="CCC0D9" w:themeFill="accent4" w:themeFillTint="66"/>
          </w:tcPr>
          <w:p w14:paraId="1C4C1FF6" w14:textId="17B60484" w:rsidR="00084E8F" w:rsidRPr="000C5753" w:rsidRDefault="00084E8F" w:rsidP="003B6B4F">
            <w:pPr>
              <w:rPr>
                <w:rFonts w:cs="Arial"/>
                <w:szCs w:val="22"/>
              </w:rPr>
            </w:pPr>
            <w:r>
              <w:rPr>
                <w:b/>
              </w:rPr>
              <w:t>Context</w:t>
            </w:r>
          </w:p>
        </w:tc>
        <w:tc>
          <w:tcPr>
            <w:tcW w:w="4678" w:type="dxa"/>
            <w:shd w:val="clear" w:color="auto" w:fill="CCC0D9" w:themeFill="accent4" w:themeFillTint="66"/>
          </w:tcPr>
          <w:p w14:paraId="2F72E3F4" w14:textId="13ED1159" w:rsidR="00084E8F" w:rsidRPr="000C5753" w:rsidRDefault="00084E8F" w:rsidP="00F05D9C">
            <w:pPr>
              <w:rPr>
                <w:rFonts w:cs="Arial"/>
                <w:szCs w:val="22"/>
              </w:rPr>
            </w:pPr>
            <w:r w:rsidRPr="002530A2">
              <w:rPr>
                <w:b/>
              </w:rPr>
              <w:t>Learning activity</w:t>
            </w:r>
          </w:p>
        </w:tc>
        <w:tc>
          <w:tcPr>
            <w:tcW w:w="1984" w:type="dxa"/>
            <w:shd w:val="clear" w:color="auto" w:fill="CCC0D9" w:themeFill="accent4" w:themeFillTint="66"/>
          </w:tcPr>
          <w:p w14:paraId="659FDB55" w14:textId="08BF395C" w:rsidR="00084E8F" w:rsidRPr="000C5753" w:rsidRDefault="00084E8F" w:rsidP="006C563B">
            <w:pPr>
              <w:rPr>
                <w:rFonts w:cs="Arial"/>
                <w:szCs w:val="22"/>
              </w:rPr>
            </w:pPr>
            <w:r w:rsidRPr="002530A2">
              <w:rPr>
                <w:b/>
              </w:rPr>
              <w:t>Resources</w:t>
            </w:r>
          </w:p>
        </w:tc>
        <w:tc>
          <w:tcPr>
            <w:tcW w:w="1984" w:type="dxa"/>
            <w:shd w:val="clear" w:color="auto" w:fill="CCC0D9" w:themeFill="accent4" w:themeFillTint="66"/>
          </w:tcPr>
          <w:p w14:paraId="05BA267C" w14:textId="049247DF" w:rsidR="00084E8F" w:rsidRPr="002530A2" w:rsidRDefault="00D90E0A" w:rsidP="006C563B">
            <w:pPr>
              <w:rPr>
                <w:b/>
              </w:rPr>
            </w:pPr>
            <w:r>
              <w:rPr>
                <w:b/>
              </w:rPr>
              <w:t>Scaffolding &amp; whole school approaches</w:t>
            </w:r>
          </w:p>
        </w:tc>
      </w:tr>
      <w:tr w:rsidR="00084E8F" w:rsidRPr="000C5753" w14:paraId="2B1DBDD5" w14:textId="516323EF" w:rsidTr="00084E8F">
        <w:trPr>
          <w:trHeight w:val="268"/>
          <w:jc w:val="center"/>
        </w:trPr>
        <w:tc>
          <w:tcPr>
            <w:tcW w:w="1133" w:type="dxa"/>
          </w:tcPr>
          <w:p w14:paraId="5F84B28C" w14:textId="357AAC8A" w:rsidR="00084E8F" w:rsidRPr="000C5753" w:rsidRDefault="00084E8F" w:rsidP="00822BDC">
            <w:pPr>
              <w:rPr>
                <w:rFonts w:cs="Arial"/>
                <w:szCs w:val="22"/>
              </w:rPr>
            </w:pPr>
            <w:r w:rsidRPr="000C5753">
              <w:rPr>
                <w:rFonts w:cs="Arial"/>
                <w:szCs w:val="22"/>
              </w:rPr>
              <w:t xml:space="preserve">Lesson </w:t>
            </w:r>
            <w:r>
              <w:rPr>
                <w:rFonts w:cs="Arial"/>
                <w:szCs w:val="22"/>
              </w:rPr>
              <w:t>27</w:t>
            </w:r>
          </w:p>
        </w:tc>
        <w:tc>
          <w:tcPr>
            <w:tcW w:w="1385" w:type="dxa"/>
          </w:tcPr>
          <w:p w14:paraId="00C27DE1" w14:textId="3B8915A4" w:rsidR="00084E8F" w:rsidRPr="000C5753" w:rsidRDefault="00084E8F" w:rsidP="00314E88">
            <w:pPr>
              <w:rPr>
                <w:rFonts w:cs="Arial"/>
                <w:szCs w:val="22"/>
              </w:rPr>
            </w:pPr>
            <w:r>
              <w:t>Family life and festivals. Teacher explanation and modelling are central to this lesson in getting across to students the importance of the Jewish Rosh Hashanah festival.</w:t>
            </w:r>
          </w:p>
        </w:tc>
        <w:tc>
          <w:tcPr>
            <w:tcW w:w="2693" w:type="dxa"/>
          </w:tcPr>
          <w:p w14:paraId="4063CC1F" w14:textId="3096DB88" w:rsidR="00084E8F" w:rsidRPr="000C5753" w:rsidRDefault="00926337" w:rsidP="00314E88">
            <w:pPr>
              <w:rPr>
                <w:rFonts w:cs="Arial"/>
                <w:szCs w:val="22"/>
              </w:rPr>
            </w:pPr>
            <w:r>
              <w:t xml:space="preserve">To understand </w:t>
            </w:r>
            <w:r w:rsidR="00084E8F">
              <w:t>the origins and meaning of Rosh Hashanah</w:t>
            </w:r>
            <w:r>
              <w:t xml:space="preserve"> in the context of festivals and their importance for Jews in Great Britain today</w:t>
            </w:r>
            <w:r w:rsidR="00084E8F">
              <w:t>.</w:t>
            </w:r>
          </w:p>
        </w:tc>
        <w:tc>
          <w:tcPr>
            <w:tcW w:w="2297" w:type="dxa"/>
          </w:tcPr>
          <w:p w14:paraId="6B7C64EB" w14:textId="0868A942" w:rsidR="00084E8F" w:rsidRPr="000C5753" w:rsidRDefault="00084E8F" w:rsidP="003B6B4F">
            <w:pPr>
              <w:rPr>
                <w:rFonts w:cs="Arial"/>
                <w:szCs w:val="22"/>
              </w:rPr>
            </w:pPr>
            <w:r>
              <w:t>The focus is on understanding the origins, meaning and importance of Rosh Hashanah for Jews in 21st century Great Britain.</w:t>
            </w:r>
          </w:p>
        </w:tc>
        <w:tc>
          <w:tcPr>
            <w:tcW w:w="4678" w:type="dxa"/>
          </w:tcPr>
          <w:p w14:paraId="3231EC32" w14:textId="21FFDA69" w:rsidR="00084E8F" w:rsidRDefault="00084E8F" w:rsidP="006475A6">
            <w:r>
              <w:t>Teachers could start by discussing the significance of New Year and the customs associated with it: parties, looking back at and seeing out the old year, making New Year resolutions etc.</w:t>
            </w:r>
          </w:p>
          <w:p w14:paraId="48525DCC" w14:textId="77777777" w:rsidR="00084E8F" w:rsidRDefault="00084E8F" w:rsidP="006475A6"/>
          <w:p w14:paraId="403EFBE0" w14:textId="77777777" w:rsidR="00084E8F" w:rsidRDefault="00084E8F" w:rsidP="006475A6">
            <w:r>
              <w:t>Comparison could then be made with Rosh Hashanah (literally ‘head of the year’) which looks both back and forward, and which has particular customs. But there are significant differences in emphasis.</w:t>
            </w:r>
          </w:p>
          <w:p w14:paraId="43EF245A" w14:textId="77777777" w:rsidR="00084E8F" w:rsidRDefault="00084E8F" w:rsidP="006475A6"/>
          <w:p w14:paraId="4B51A5AD" w14:textId="77777777" w:rsidR="00084E8F" w:rsidRDefault="00084E8F" w:rsidP="006475A6">
            <w:r>
              <w:t>Students should know and understand the significance of Rosh Hashanah as:</w:t>
            </w:r>
          </w:p>
          <w:p w14:paraId="164DCDDE" w14:textId="77777777" w:rsidR="00084E8F" w:rsidRDefault="00084E8F" w:rsidP="00E849DB">
            <w:pPr>
              <w:pStyle w:val="ListParagraph"/>
              <w:numPr>
                <w:ilvl w:val="0"/>
                <w:numId w:val="25"/>
              </w:numPr>
            </w:pPr>
            <w:r>
              <w:t>Instituted in Leviticus 23:24-25.</w:t>
            </w:r>
          </w:p>
          <w:p w14:paraId="41DF8654" w14:textId="6F6ABB78" w:rsidR="00084E8F" w:rsidRDefault="00084E8F" w:rsidP="00E849DB">
            <w:pPr>
              <w:pStyle w:val="ListParagraph"/>
              <w:numPr>
                <w:ilvl w:val="0"/>
                <w:numId w:val="25"/>
              </w:numPr>
            </w:pPr>
            <w:r>
              <w:t xml:space="preserve">The first day in the ten day period of High Holy Days that takes place in September/October. </w:t>
            </w:r>
          </w:p>
          <w:p w14:paraId="373125B3" w14:textId="77777777" w:rsidR="00084E8F" w:rsidRDefault="00084E8F" w:rsidP="00E849DB">
            <w:pPr>
              <w:pStyle w:val="ListParagraph"/>
              <w:numPr>
                <w:ilvl w:val="0"/>
                <w:numId w:val="25"/>
              </w:numPr>
            </w:pPr>
            <w:r>
              <w:t>Representing God’s creation of the world.</w:t>
            </w:r>
          </w:p>
          <w:p w14:paraId="73800E0E" w14:textId="77777777" w:rsidR="00084E8F" w:rsidRDefault="00084E8F" w:rsidP="00E849DB">
            <w:pPr>
              <w:pStyle w:val="ListParagraph"/>
              <w:numPr>
                <w:ilvl w:val="0"/>
                <w:numId w:val="25"/>
              </w:numPr>
            </w:pPr>
            <w:r>
              <w:t xml:space="preserve">The beginning of God’s judgement of all people, depicted as the opening of three books and referred to in the New Year greeting ‘may you be inscribed and sealed for a good year’. </w:t>
            </w:r>
          </w:p>
          <w:p w14:paraId="12A81A9C" w14:textId="77777777" w:rsidR="00084E8F" w:rsidRDefault="00084E8F" w:rsidP="00E849DB">
            <w:pPr>
              <w:pStyle w:val="ListParagraph"/>
              <w:numPr>
                <w:ilvl w:val="0"/>
                <w:numId w:val="25"/>
              </w:numPr>
            </w:pPr>
            <w:r>
              <w:t>An opportunity for penitence and forgiveness.</w:t>
            </w:r>
          </w:p>
          <w:p w14:paraId="075677AF" w14:textId="395F75AB" w:rsidR="00084E8F" w:rsidRPr="00440C67" w:rsidRDefault="00084E8F" w:rsidP="00440C67">
            <w:pPr>
              <w:ind w:left="360"/>
              <w:rPr>
                <w:rFonts w:cs="Arial"/>
                <w:szCs w:val="22"/>
              </w:rPr>
            </w:pPr>
          </w:p>
        </w:tc>
        <w:tc>
          <w:tcPr>
            <w:tcW w:w="1984" w:type="dxa"/>
          </w:tcPr>
          <w:p w14:paraId="58CE860E" w14:textId="77777777" w:rsidR="00084E8F" w:rsidRDefault="00084E8F" w:rsidP="006475A6">
            <w:r>
              <w:t xml:space="preserve">Copies of the </w:t>
            </w:r>
            <w:proofErr w:type="spellStart"/>
            <w:r>
              <w:t>Tenakh</w:t>
            </w:r>
            <w:proofErr w:type="spellEnd"/>
            <w:r>
              <w:t xml:space="preserve"> or Old Testament.</w:t>
            </w:r>
          </w:p>
          <w:p w14:paraId="2333EA97" w14:textId="77777777" w:rsidR="00084E8F" w:rsidRDefault="00084E8F" w:rsidP="006475A6"/>
          <w:p w14:paraId="05F9B60F" w14:textId="6BD7C37D" w:rsidR="00084E8F" w:rsidRDefault="00911BB6" w:rsidP="006475A6">
            <w:r>
              <w:t>C</w:t>
            </w:r>
            <w:r w:rsidR="00084E8F">
              <w:t>hapter</w:t>
            </w:r>
            <w:r>
              <w:t xml:space="preserve"> 2.13</w:t>
            </w:r>
            <w:r w:rsidR="00084E8F">
              <w:t xml:space="preserve"> of Judaism text books.</w:t>
            </w:r>
          </w:p>
          <w:p w14:paraId="19BB7282" w14:textId="77777777" w:rsidR="00084E8F" w:rsidRDefault="00084E8F" w:rsidP="006475A6"/>
          <w:p w14:paraId="57CA114C" w14:textId="77777777" w:rsidR="00084E8F" w:rsidRDefault="00084E8F" w:rsidP="006475A6">
            <w:r>
              <w:t>Internet research.</w:t>
            </w:r>
          </w:p>
          <w:p w14:paraId="47249BED" w14:textId="77777777" w:rsidR="00084E8F" w:rsidRDefault="00084E8F" w:rsidP="006475A6"/>
          <w:p w14:paraId="3DE23BD2" w14:textId="7E06851F" w:rsidR="00084E8F" w:rsidRPr="000C5753" w:rsidRDefault="00084E8F" w:rsidP="006C563B">
            <w:pPr>
              <w:rPr>
                <w:rFonts w:cs="Arial"/>
                <w:szCs w:val="22"/>
              </w:rPr>
            </w:pPr>
            <w:r>
              <w:t>Video clips.</w:t>
            </w:r>
          </w:p>
        </w:tc>
        <w:tc>
          <w:tcPr>
            <w:tcW w:w="1984" w:type="dxa"/>
          </w:tcPr>
          <w:p w14:paraId="63666D33" w14:textId="78769F50" w:rsidR="00084E8F" w:rsidRDefault="00000CFD" w:rsidP="006475A6">
            <w:r>
              <w:t>This lesson on the relevance of ancient festivals in GB today (Rosh Hashanah) is another opportunity to promote British values and SMSC. This is also another opportunity to explicitly promote reading.</w:t>
            </w:r>
          </w:p>
        </w:tc>
      </w:tr>
    </w:tbl>
    <w:p w14:paraId="39C9A0F3" w14:textId="150FFD69" w:rsidR="00440C67" w:rsidRDefault="00440C67"/>
    <w:tbl>
      <w:tblPr>
        <w:tblStyle w:val="TableGrid"/>
        <w:tblW w:w="15304" w:type="dxa"/>
        <w:jc w:val="center"/>
        <w:tblLayout w:type="fixed"/>
        <w:tblLook w:val="04A0" w:firstRow="1" w:lastRow="0" w:firstColumn="1" w:lastColumn="0" w:noHBand="0" w:noVBand="1"/>
      </w:tblPr>
      <w:tblGrid>
        <w:gridCol w:w="1133"/>
        <w:gridCol w:w="1385"/>
        <w:gridCol w:w="2693"/>
        <w:gridCol w:w="2297"/>
        <w:gridCol w:w="4678"/>
        <w:gridCol w:w="1559"/>
        <w:gridCol w:w="1559"/>
      </w:tblGrid>
      <w:tr w:rsidR="00084E8F" w:rsidRPr="000C5753" w14:paraId="2ECEDEB3" w14:textId="3E44BD21" w:rsidTr="00084E8F">
        <w:trPr>
          <w:trHeight w:val="268"/>
          <w:jc w:val="center"/>
        </w:trPr>
        <w:tc>
          <w:tcPr>
            <w:tcW w:w="1133" w:type="dxa"/>
            <w:shd w:val="clear" w:color="auto" w:fill="CCC0D9" w:themeFill="accent4" w:themeFillTint="66"/>
          </w:tcPr>
          <w:p w14:paraId="6EBAD914" w14:textId="6981F610" w:rsidR="00084E8F" w:rsidRPr="002530A2" w:rsidRDefault="00084E8F" w:rsidP="002E5C30">
            <w:pPr>
              <w:spacing w:line="240" w:lineRule="auto"/>
              <w:rPr>
                <w:b/>
              </w:rPr>
            </w:pPr>
            <w:r>
              <w:rPr>
                <w:b/>
              </w:rPr>
              <w:lastRenderedPageBreak/>
              <w:t>Lesson Number</w:t>
            </w:r>
          </w:p>
          <w:p w14:paraId="1126BF0B" w14:textId="77777777" w:rsidR="00084E8F" w:rsidRPr="000C5753" w:rsidRDefault="00084E8F" w:rsidP="002E5C30">
            <w:pPr>
              <w:rPr>
                <w:rFonts w:cs="Arial"/>
                <w:szCs w:val="22"/>
              </w:rPr>
            </w:pPr>
          </w:p>
        </w:tc>
        <w:tc>
          <w:tcPr>
            <w:tcW w:w="1385" w:type="dxa"/>
            <w:shd w:val="clear" w:color="auto" w:fill="CCC0D9" w:themeFill="accent4" w:themeFillTint="66"/>
          </w:tcPr>
          <w:p w14:paraId="167BB655" w14:textId="3023FF26" w:rsidR="00084E8F" w:rsidRPr="000C5753" w:rsidRDefault="00084E8F" w:rsidP="002E5C30">
            <w:pPr>
              <w:rPr>
                <w:rFonts w:cs="Arial"/>
                <w:szCs w:val="22"/>
              </w:rPr>
            </w:pPr>
            <w:r w:rsidRPr="002530A2">
              <w:rPr>
                <w:b/>
              </w:rPr>
              <w:t>Topic title</w:t>
            </w:r>
            <w:r>
              <w:rPr>
                <w:b/>
              </w:rPr>
              <w:t xml:space="preserve"> &amp; teaching approach</w:t>
            </w:r>
          </w:p>
        </w:tc>
        <w:tc>
          <w:tcPr>
            <w:tcW w:w="2693" w:type="dxa"/>
            <w:shd w:val="clear" w:color="auto" w:fill="CCC0D9" w:themeFill="accent4" w:themeFillTint="66"/>
          </w:tcPr>
          <w:p w14:paraId="230E8A3C" w14:textId="28BEF162" w:rsidR="00084E8F" w:rsidRPr="000C5753" w:rsidRDefault="00084E8F" w:rsidP="002E5C30">
            <w:pPr>
              <w:rPr>
                <w:rFonts w:cs="Arial"/>
                <w:szCs w:val="22"/>
              </w:rPr>
            </w:pPr>
            <w:r>
              <w:rPr>
                <w:b/>
              </w:rPr>
              <w:t>Learning objectives &amp; outcomes</w:t>
            </w:r>
          </w:p>
        </w:tc>
        <w:tc>
          <w:tcPr>
            <w:tcW w:w="2297" w:type="dxa"/>
            <w:shd w:val="clear" w:color="auto" w:fill="CCC0D9" w:themeFill="accent4" w:themeFillTint="66"/>
          </w:tcPr>
          <w:p w14:paraId="7FD9F1D7" w14:textId="3D833446" w:rsidR="00084E8F" w:rsidRPr="000C5753" w:rsidRDefault="00084E8F" w:rsidP="002E5C30">
            <w:pPr>
              <w:rPr>
                <w:rFonts w:cs="Arial"/>
                <w:szCs w:val="22"/>
              </w:rPr>
            </w:pPr>
            <w:r>
              <w:rPr>
                <w:b/>
              </w:rPr>
              <w:t>Context</w:t>
            </w:r>
          </w:p>
        </w:tc>
        <w:tc>
          <w:tcPr>
            <w:tcW w:w="4678" w:type="dxa"/>
            <w:shd w:val="clear" w:color="auto" w:fill="CCC0D9" w:themeFill="accent4" w:themeFillTint="66"/>
          </w:tcPr>
          <w:p w14:paraId="671FC156" w14:textId="77777777" w:rsidR="00084E8F" w:rsidRPr="000C5753" w:rsidRDefault="00084E8F" w:rsidP="002E5C30">
            <w:pPr>
              <w:rPr>
                <w:rFonts w:cs="Arial"/>
                <w:szCs w:val="22"/>
              </w:rPr>
            </w:pPr>
            <w:r w:rsidRPr="002530A2">
              <w:rPr>
                <w:b/>
              </w:rPr>
              <w:t>Learning activity</w:t>
            </w:r>
          </w:p>
        </w:tc>
        <w:tc>
          <w:tcPr>
            <w:tcW w:w="1559" w:type="dxa"/>
            <w:shd w:val="clear" w:color="auto" w:fill="CCC0D9" w:themeFill="accent4" w:themeFillTint="66"/>
          </w:tcPr>
          <w:p w14:paraId="4848E03A" w14:textId="77777777" w:rsidR="00084E8F" w:rsidRPr="000C5753" w:rsidRDefault="00084E8F" w:rsidP="002E5C30">
            <w:pPr>
              <w:rPr>
                <w:rFonts w:cs="Arial"/>
                <w:szCs w:val="22"/>
              </w:rPr>
            </w:pPr>
            <w:r w:rsidRPr="002530A2">
              <w:rPr>
                <w:b/>
              </w:rPr>
              <w:t>Resources</w:t>
            </w:r>
          </w:p>
        </w:tc>
        <w:tc>
          <w:tcPr>
            <w:tcW w:w="1559" w:type="dxa"/>
            <w:shd w:val="clear" w:color="auto" w:fill="CCC0D9" w:themeFill="accent4" w:themeFillTint="66"/>
          </w:tcPr>
          <w:p w14:paraId="6E187653" w14:textId="7ADBE956" w:rsidR="00084E8F" w:rsidRPr="002530A2" w:rsidRDefault="00D90E0A" w:rsidP="002E5C30">
            <w:pPr>
              <w:rPr>
                <w:b/>
              </w:rPr>
            </w:pPr>
            <w:r>
              <w:rPr>
                <w:b/>
              </w:rPr>
              <w:t>Scaffolding &amp; whole school approaches</w:t>
            </w:r>
          </w:p>
        </w:tc>
      </w:tr>
      <w:tr w:rsidR="00084E8F" w:rsidRPr="000C5753" w14:paraId="20606447" w14:textId="3B80381A" w:rsidTr="00084E8F">
        <w:trPr>
          <w:trHeight w:val="268"/>
          <w:jc w:val="center"/>
        </w:trPr>
        <w:tc>
          <w:tcPr>
            <w:tcW w:w="1133" w:type="dxa"/>
            <w:shd w:val="clear" w:color="auto" w:fill="FFFFFF" w:themeFill="background1"/>
          </w:tcPr>
          <w:p w14:paraId="09388F42" w14:textId="77777777" w:rsidR="00084E8F" w:rsidRDefault="00084E8F" w:rsidP="002E5C30">
            <w:pPr>
              <w:spacing w:line="240" w:lineRule="auto"/>
              <w:rPr>
                <w:b/>
              </w:rPr>
            </w:pPr>
          </w:p>
        </w:tc>
        <w:tc>
          <w:tcPr>
            <w:tcW w:w="1385" w:type="dxa"/>
            <w:shd w:val="clear" w:color="auto" w:fill="FFFFFF" w:themeFill="background1"/>
          </w:tcPr>
          <w:p w14:paraId="59DC9F48" w14:textId="77777777" w:rsidR="00084E8F" w:rsidRPr="002530A2" w:rsidRDefault="00084E8F" w:rsidP="002E5C30">
            <w:pPr>
              <w:rPr>
                <w:b/>
              </w:rPr>
            </w:pPr>
          </w:p>
        </w:tc>
        <w:tc>
          <w:tcPr>
            <w:tcW w:w="2693" w:type="dxa"/>
            <w:shd w:val="clear" w:color="auto" w:fill="FFFFFF" w:themeFill="background1"/>
          </w:tcPr>
          <w:p w14:paraId="7FD771DB" w14:textId="77777777" w:rsidR="00084E8F" w:rsidRPr="002530A2" w:rsidRDefault="00084E8F" w:rsidP="002E5C30">
            <w:pPr>
              <w:rPr>
                <w:b/>
              </w:rPr>
            </w:pPr>
          </w:p>
        </w:tc>
        <w:tc>
          <w:tcPr>
            <w:tcW w:w="2297" w:type="dxa"/>
            <w:shd w:val="clear" w:color="auto" w:fill="FFFFFF" w:themeFill="background1"/>
          </w:tcPr>
          <w:p w14:paraId="0737E38F" w14:textId="77777777" w:rsidR="00084E8F" w:rsidRPr="002530A2" w:rsidRDefault="00084E8F" w:rsidP="002E5C30">
            <w:pPr>
              <w:rPr>
                <w:b/>
              </w:rPr>
            </w:pPr>
          </w:p>
        </w:tc>
        <w:tc>
          <w:tcPr>
            <w:tcW w:w="4678" w:type="dxa"/>
            <w:shd w:val="clear" w:color="auto" w:fill="FFFFFF" w:themeFill="background1"/>
          </w:tcPr>
          <w:p w14:paraId="1E31EE99" w14:textId="77777777" w:rsidR="00084E8F" w:rsidRDefault="00084E8F" w:rsidP="00440C67">
            <w:r>
              <w:t>Students should be able to explain the customs associated with Rosh Hashanah:</w:t>
            </w:r>
          </w:p>
          <w:p w14:paraId="7F9DC5FB" w14:textId="7C9B3660" w:rsidR="00084E8F" w:rsidRDefault="00084E8F" w:rsidP="00440C67">
            <w:pPr>
              <w:pStyle w:val="ListParagraph"/>
              <w:numPr>
                <w:ilvl w:val="0"/>
                <w:numId w:val="26"/>
              </w:numPr>
            </w:pPr>
            <w:r>
              <w:t xml:space="preserve">The blowing of the shofar in the </w:t>
            </w:r>
            <w:proofErr w:type="spellStart"/>
            <w:r>
              <w:t>synagogue.Tashlich</w:t>
            </w:r>
            <w:proofErr w:type="spellEnd"/>
            <w:r>
              <w:t>.</w:t>
            </w:r>
          </w:p>
          <w:p w14:paraId="62C13893" w14:textId="77777777" w:rsidR="00084E8F" w:rsidRDefault="00084E8F" w:rsidP="00355A55">
            <w:pPr>
              <w:pStyle w:val="ListParagraph"/>
              <w:numPr>
                <w:ilvl w:val="0"/>
                <w:numId w:val="26"/>
              </w:numPr>
            </w:pPr>
            <w:r>
              <w:t>Symbolic foods.</w:t>
            </w:r>
          </w:p>
          <w:p w14:paraId="29A44C20" w14:textId="77777777" w:rsidR="00084E8F" w:rsidRDefault="00084E8F" w:rsidP="00355A55">
            <w:r>
              <w:t>There are many Rosh Hashanah video clips on the internet.</w:t>
            </w:r>
          </w:p>
          <w:p w14:paraId="0CC6E8C6" w14:textId="77777777" w:rsidR="00084E8F" w:rsidRDefault="00084E8F" w:rsidP="00355A55"/>
          <w:p w14:paraId="254D987A" w14:textId="77777777" w:rsidR="00084E8F" w:rsidRDefault="00084E8F" w:rsidP="00355A55">
            <w:r>
              <w:t>Students could create an information poster that explains the meaning of Rosh Hashanah.</w:t>
            </w:r>
          </w:p>
          <w:p w14:paraId="0621A850" w14:textId="1F09309C" w:rsidR="00084E8F" w:rsidRPr="002530A2" w:rsidRDefault="00084E8F" w:rsidP="00355A55">
            <w:pPr>
              <w:rPr>
                <w:b/>
              </w:rPr>
            </w:pPr>
          </w:p>
        </w:tc>
        <w:tc>
          <w:tcPr>
            <w:tcW w:w="1559" w:type="dxa"/>
            <w:shd w:val="clear" w:color="auto" w:fill="FFFFFF" w:themeFill="background1"/>
          </w:tcPr>
          <w:p w14:paraId="5442C3DA" w14:textId="77777777" w:rsidR="00084E8F" w:rsidRPr="002530A2" w:rsidRDefault="00084E8F" w:rsidP="002E5C30">
            <w:pPr>
              <w:rPr>
                <w:b/>
              </w:rPr>
            </w:pPr>
          </w:p>
        </w:tc>
        <w:tc>
          <w:tcPr>
            <w:tcW w:w="1559" w:type="dxa"/>
            <w:shd w:val="clear" w:color="auto" w:fill="FFFFFF" w:themeFill="background1"/>
          </w:tcPr>
          <w:p w14:paraId="40F5114A" w14:textId="77777777" w:rsidR="00084E8F" w:rsidRPr="002530A2" w:rsidRDefault="00084E8F" w:rsidP="002E5C30">
            <w:pPr>
              <w:rPr>
                <w:b/>
              </w:rPr>
            </w:pPr>
          </w:p>
        </w:tc>
      </w:tr>
    </w:tbl>
    <w:p w14:paraId="0FBA87C8" w14:textId="77777777" w:rsidR="00B96702" w:rsidRDefault="00B96702">
      <w:r>
        <w:br w:type="page"/>
      </w:r>
    </w:p>
    <w:tbl>
      <w:tblPr>
        <w:tblStyle w:val="TableGrid"/>
        <w:tblW w:w="15730" w:type="dxa"/>
        <w:jc w:val="center"/>
        <w:tblLayout w:type="fixed"/>
        <w:tblLook w:val="04A0" w:firstRow="1" w:lastRow="0" w:firstColumn="1" w:lastColumn="0" w:noHBand="0" w:noVBand="1"/>
      </w:tblPr>
      <w:tblGrid>
        <w:gridCol w:w="1133"/>
        <w:gridCol w:w="1385"/>
        <w:gridCol w:w="2693"/>
        <w:gridCol w:w="2439"/>
        <w:gridCol w:w="4678"/>
        <w:gridCol w:w="1701"/>
        <w:gridCol w:w="1701"/>
      </w:tblGrid>
      <w:tr w:rsidR="00084E8F" w:rsidRPr="000C5753" w14:paraId="7818DA46" w14:textId="7A9EB884" w:rsidTr="00084E8F">
        <w:trPr>
          <w:trHeight w:val="268"/>
          <w:jc w:val="center"/>
        </w:trPr>
        <w:tc>
          <w:tcPr>
            <w:tcW w:w="1133" w:type="dxa"/>
            <w:shd w:val="clear" w:color="auto" w:fill="CCC0D9" w:themeFill="accent4" w:themeFillTint="66"/>
          </w:tcPr>
          <w:p w14:paraId="6B77B5E7" w14:textId="77777777" w:rsidR="00084E8F" w:rsidRPr="002530A2" w:rsidRDefault="00084E8F" w:rsidP="006475A6">
            <w:pPr>
              <w:spacing w:line="240" w:lineRule="auto"/>
              <w:rPr>
                <w:b/>
              </w:rPr>
            </w:pPr>
            <w:r>
              <w:rPr>
                <w:b/>
              </w:rPr>
              <w:lastRenderedPageBreak/>
              <w:t>Lesson Number</w:t>
            </w:r>
          </w:p>
          <w:p w14:paraId="144C3366" w14:textId="77777777" w:rsidR="00084E8F" w:rsidRPr="000C5753" w:rsidRDefault="00084E8F" w:rsidP="00822BDC">
            <w:pPr>
              <w:rPr>
                <w:rFonts w:cs="Arial"/>
                <w:szCs w:val="22"/>
              </w:rPr>
            </w:pPr>
          </w:p>
        </w:tc>
        <w:tc>
          <w:tcPr>
            <w:tcW w:w="1385" w:type="dxa"/>
            <w:shd w:val="clear" w:color="auto" w:fill="CCC0D9" w:themeFill="accent4" w:themeFillTint="66"/>
          </w:tcPr>
          <w:p w14:paraId="4A5C7B4A" w14:textId="01C04711" w:rsidR="00084E8F" w:rsidRPr="000C5753" w:rsidRDefault="00084E8F" w:rsidP="00314E88">
            <w:pPr>
              <w:rPr>
                <w:rFonts w:cs="Arial"/>
                <w:szCs w:val="22"/>
              </w:rPr>
            </w:pPr>
            <w:r w:rsidRPr="002530A2">
              <w:rPr>
                <w:b/>
              </w:rPr>
              <w:t>Topic title</w:t>
            </w:r>
            <w:r>
              <w:rPr>
                <w:b/>
              </w:rPr>
              <w:t xml:space="preserve"> &amp; teaching approach</w:t>
            </w:r>
          </w:p>
        </w:tc>
        <w:tc>
          <w:tcPr>
            <w:tcW w:w="2693" w:type="dxa"/>
            <w:shd w:val="clear" w:color="auto" w:fill="CCC0D9" w:themeFill="accent4" w:themeFillTint="66"/>
          </w:tcPr>
          <w:p w14:paraId="58F2984E" w14:textId="06698923" w:rsidR="00084E8F" w:rsidRPr="000C5753" w:rsidRDefault="00084E8F" w:rsidP="00314E88">
            <w:pPr>
              <w:rPr>
                <w:rFonts w:cs="Arial"/>
                <w:szCs w:val="22"/>
              </w:rPr>
            </w:pPr>
            <w:r>
              <w:rPr>
                <w:b/>
              </w:rPr>
              <w:t>Learning objectives &amp; outcomes</w:t>
            </w:r>
          </w:p>
        </w:tc>
        <w:tc>
          <w:tcPr>
            <w:tcW w:w="2439" w:type="dxa"/>
            <w:shd w:val="clear" w:color="auto" w:fill="CCC0D9" w:themeFill="accent4" w:themeFillTint="66"/>
          </w:tcPr>
          <w:p w14:paraId="6DC9BAAE" w14:textId="3A8F207E" w:rsidR="00084E8F" w:rsidRPr="000C5753" w:rsidRDefault="00084E8F" w:rsidP="003B6B4F">
            <w:pPr>
              <w:rPr>
                <w:rFonts w:cs="Arial"/>
                <w:szCs w:val="22"/>
              </w:rPr>
            </w:pPr>
            <w:r>
              <w:rPr>
                <w:b/>
              </w:rPr>
              <w:t>Context</w:t>
            </w:r>
          </w:p>
        </w:tc>
        <w:tc>
          <w:tcPr>
            <w:tcW w:w="4678" w:type="dxa"/>
            <w:shd w:val="clear" w:color="auto" w:fill="CCC0D9" w:themeFill="accent4" w:themeFillTint="66"/>
          </w:tcPr>
          <w:p w14:paraId="6F0B96F3" w14:textId="104D03C3" w:rsidR="00084E8F" w:rsidRPr="000C5753" w:rsidRDefault="00084E8F" w:rsidP="00F05D9C">
            <w:pPr>
              <w:rPr>
                <w:rFonts w:cs="Arial"/>
                <w:b/>
                <w:szCs w:val="22"/>
              </w:rPr>
            </w:pPr>
            <w:r w:rsidRPr="002530A2">
              <w:rPr>
                <w:b/>
              </w:rPr>
              <w:t>Learning activity</w:t>
            </w:r>
          </w:p>
        </w:tc>
        <w:tc>
          <w:tcPr>
            <w:tcW w:w="1701" w:type="dxa"/>
            <w:shd w:val="clear" w:color="auto" w:fill="CCC0D9" w:themeFill="accent4" w:themeFillTint="66"/>
          </w:tcPr>
          <w:p w14:paraId="2AAADE24" w14:textId="759604A9" w:rsidR="00084E8F" w:rsidRPr="000C5753" w:rsidRDefault="00084E8F" w:rsidP="006C563B">
            <w:pPr>
              <w:rPr>
                <w:rFonts w:cs="Arial"/>
                <w:szCs w:val="22"/>
              </w:rPr>
            </w:pPr>
            <w:r w:rsidRPr="002530A2">
              <w:rPr>
                <w:b/>
              </w:rPr>
              <w:t>Resources</w:t>
            </w:r>
          </w:p>
        </w:tc>
        <w:tc>
          <w:tcPr>
            <w:tcW w:w="1701" w:type="dxa"/>
            <w:shd w:val="clear" w:color="auto" w:fill="CCC0D9" w:themeFill="accent4" w:themeFillTint="66"/>
          </w:tcPr>
          <w:p w14:paraId="36198808" w14:textId="61937257" w:rsidR="00084E8F" w:rsidRPr="002530A2" w:rsidRDefault="00D90E0A" w:rsidP="006C563B">
            <w:pPr>
              <w:rPr>
                <w:b/>
              </w:rPr>
            </w:pPr>
            <w:r>
              <w:rPr>
                <w:b/>
              </w:rPr>
              <w:t>Scaffolding &amp; whole school approaches</w:t>
            </w:r>
          </w:p>
        </w:tc>
      </w:tr>
      <w:tr w:rsidR="00084E8F" w:rsidRPr="000C5753" w14:paraId="26DB0EB2" w14:textId="0C8459ED" w:rsidTr="00084E8F">
        <w:trPr>
          <w:trHeight w:val="268"/>
          <w:jc w:val="center"/>
        </w:trPr>
        <w:tc>
          <w:tcPr>
            <w:tcW w:w="1133" w:type="dxa"/>
          </w:tcPr>
          <w:p w14:paraId="2F08665A" w14:textId="065FB009" w:rsidR="00084E8F" w:rsidRPr="000C5753" w:rsidRDefault="00084E8F" w:rsidP="00822BDC">
            <w:pPr>
              <w:rPr>
                <w:rFonts w:cs="Arial"/>
                <w:szCs w:val="22"/>
              </w:rPr>
            </w:pPr>
            <w:r w:rsidRPr="000C5753">
              <w:rPr>
                <w:rFonts w:cs="Arial"/>
                <w:szCs w:val="22"/>
              </w:rPr>
              <w:t xml:space="preserve">Lesson </w:t>
            </w:r>
            <w:r>
              <w:rPr>
                <w:rFonts w:cs="Arial"/>
                <w:szCs w:val="22"/>
              </w:rPr>
              <w:t>28</w:t>
            </w:r>
          </w:p>
        </w:tc>
        <w:tc>
          <w:tcPr>
            <w:tcW w:w="1385" w:type="dxa"/>
          </w:tcPr>
          <w:p w14:paraId="4A79F8B4" w14:textId="77777777" w:rsidR="00084E8F" w:rsidRDefault="00084E8F" w:rsidP="00314E88">
            <w:r>
              <w:t>Family life and festivals.</w:t>
            </w:r>
          </w:p>
          <w:p w14:paraId="704B5998" w14:textId="2F748765" w:rsidR="00084E8F" w:rsidRPr="000C5753" w:rsidRDefault="00084E8F" w:rsidP="00314E88">
            <w:pPr>
              <w:rPr>
                <w:rFonts w:cs="Arial"/>
                <w:szCs w:val="22"/>
              </w:rPr>
            </w:pPr>
            <w:r>
              <w:t xml:space="preserve">This lesson presents an opportunity for teacher explanation and questioning on the Jewish festival of Yom Kippur, as well as providing an opportunity for feedback on the Rosh Hashanah poster work last time. </w:t>
            </w:r>
          </w:p>
        </w:tc>
        <w:tc>
          <w:tcPr>
            <w:tcW w:w="2693" w:type="dxa"/>
          </w:tcPr>
          <w:p w14:paraId="15B90053" w14:textId="37C406DD" w:rsidR="00084E8F" w:rsidRPr="000C5753" w:rsidRDefault="00926337" w:rsidP="00314E88">
            <w:pPr>
              <w:rPr>
                <w:rFonts w:cs="Arial"/>
                <w:szCs w:val="22"/>
              </w:rPr>
            </w:pPr>
            <w:r>
              <w:t>To understand the origins and meaning of Yom Kippur in the context of festivals and their importance for Jews in Great Britain today.</w:t>
            </w:r>
          </w:p>
        </w:tc>
        <w:tc>
          <w:tcPr>
            <w:tcW w:w="2439" w:type="dxa"/>
          </w:tcPr>
          <w:p w14:paraId="0939ADD3" w14:textId="5BB913C6" w:rsidR="00084E8F" w:rsidRPr="000C5753" w:rsidRDefault="00084E8F" w:rsidP="003B6B4F">
            <w:pPr>
              <w:rPr>
                <w:rFonts w:cs="Arial"/>
                <w:szCs w:val="22"/>
              </w:rPr>
            </w:pPr>
            <w:r>
              <w:t>The focus is on understanding the origins, meaning and importance of Yom Kippur for Jews in 21st century Great Britain.</w:t>
            </w:r>
          </w:p>
        </w:tc>
        <w:tc>
          <w:tcPr>
            <w:tcW w:w="4678" w:type="dxa"/>
          </w:tcPr>
          <w:p w14:paraId="663870E4" w14:textId="77777777" w:rsidR="00084E8F" w:rsidRDefault="00084E8F" w:rsidP="006475A6">
            <w:r>
              <w:t>Teachers could issue a handout that explains the origins of Yom Kippur (Day of Atonement) as found in Leviticus 16 and 23:26-32.</w:t>
            </w:r>
          </w:p>
          <w:p w14:paraId="1E4FC321" w14:textId="77777777" w:rsidR="00084E8F" w:rsidRDefault="00084E8F" w:rsidP="006475A6">
            <w:r>
              <w:t>Students should know the origins of this day and its importance as seen in the fact that many secular Jews observe it. They should understand its significance as a day of penitence and confession for the worldwide Jewish community and its key features:</w:t>
            </w:r>
          </w:p>
          <w:p w14:paraId="74FD9CD5" w14:textId="77777777" w:rsidR="00084E8F" w:rsidRDefault="00084E8F" w:rsidP="00E849DB">
            <w:pPr>
              <w:pStyle w:val="ListParagraph"/>
              <w:numPr>
                <w:ilvl w:val="0"/>
                <w:numId w:val="27"/>
              </w:numPr>
            </w:pPr>
            <w:r>
              <w:t xml:space="preserve">A 25 hour fast for all but children, the ill, pregnant women and those who have recently given birth. </w:t>
            </w:r>
          </w:p>
          <w:p w14:paraId="40767B09" w14:textId="77777777" w:rsidR="00084E8F" w:rsidRDefault="00084E8F" w:rsidP="00E849DB">
            <w:pPr>
              <w:pStyle w:val="ListParagraph"/>
              <w:numPr>
                <w:ilvl w:val="0"/>
                <w:numId w:val="27"/>
              </w:numPr>
            </w:pPr>
            <w:r>
              <w:t>Other restrictions.</w:t>
            </w:r>
          </w:p>
          <w:p w14:paraId="1C5AD214" w14:textId="77777777" w:rsidR="00084E8F" w:rsidRDefault="00084E8F" w:rsidP="00E849DB">
            <w:pPr>
              <w:pStyle w:val="ListParagraph"/>
              <w:numPr>
                <w:ilvl w:val="0"/>
                <w:numId w:val="27"/>
              </w:numPr>
            </w:pPr>
            <w:r>
              <w:t xml:space="preserve">The wearing of the </w:t>
            </w:r>
            <w:proofErr w:type="spellStart"/>
            <w:r>
              <w:t>kittel</w:t>
            </w:r>
            <w:proofErr w:type="spellEnd"/>
            <w:r>
              <w:t>.</w:t>
            </w:r>
          </w:p>
          <w:p w14:paraId="6339F985" w14:textId="77777777" w:rsidR="00084E8F" w:rsidRDefault="00084E8F" w:rsidP="00E849DB">
            <w:pPr>
              <w:pStyle w:val="ListParagraph"/>
              <w:numPr>
                <w:ilvl w:val="0"/>
                <w:numId w:val="27"/>
              </w:numPr>
            </w:pPr>
            <w:r>
              <w:t>The reading of the book of Jonah.</w:t>
            </w:r>
          </w:p>
          <w:p w14:paraId="42263C42" w14:textId="77777777" w:rsidR="00084E8F" w:rsidRDefault="00084E8F" w:rsidP="00E849DB">
            <w:pPr>
              <w:pStyle w:val="ListParagraph"/>
              <w:numPr>
                <w:ilvl w:val="0"/>
                <w:numId w:val="27"/>
              </w:numPr>
            </w:pPr>
            <w:r>
              <w:t>The Kol Nidre: students can listen to this on the internet or listen to Max Bruch’s cello work entitled ‘Kol Nidre’.</w:t>
            </w:r>
          </w:p>
          <w:p w14:paraId="4FE27AC1" w14:textId="77777777" w:rsidR="00084E8F" w:rsidRDefault="00084E8F" w:rsidP="00E849DB">
            <w:pPr>
              <w:pStyle w:val="ListParagraph"/>
              <w:numPr>
                <w:ilvl w:val="0"/>
                <w:numId w:val="27"/>
              </w:numPr>
            </w:pPr>
            <w:r>
              <w:t>The two confessions inserted into the Amidah prayer.</w:t>
            </w:r>
          </w:p>
          <w:p w14:paraId="3E8C2298" w14:textId="77777777" w:rsidR="00084E8F" w:rsidRDefault="00084E8F" w:rsidP="00E849DB">
            <w:pPr>
              <w:pStyle w:val="ListParagraph"/>
              <w:numPr>
                <w:ilvl w:val="0"/>
                <w:numId w:val="27"/>
              </w:numPr>
            </w:pPr>
            <w:r>
              <w:t>The concluding service, where the Ark is kept open until the end, when its closing (‘the closing of the gates’) signifies the closing of the books of judgement for another year.</w:t>
            </w:r>
          </w:p>
          <w:p w14:paraId="39926FAD" w14:textId="2117EAF3" w:rsidR="00084E8F" w:rsidRPr="000C5753" w:rsidRDefault="00084E8F" w:rsidP="00F05D9C">
            <w:pPr>
              <w:rPr>
                <w:rFonts w:cs="Arial"/>
                <w:b/>
                <w:szCs w:val="22"/>
              </w:rPr>
            </w:pPr>
            <w:r>
              <w:t>There are many video clips on the internet about Yom Kippur.</w:t>
            </w:r>
          </w:p>
        </w:tc>
        <w:tc>
          <w:tcPr>
            <w:tcW w:w="1701" w:type="dxa"/>
          </w:tcPr>
          <w:p w14:paraId="2D9D3BED" w14:textId="77777777" w:rsidR="00084E8F" w:rsidRDefault="00084E8F" w:rsidP="006475A6">
            <w:r>
              <w:t xml:space="preserve">Copies of the </w:t>
            </w:r>
            <w:proofErr w:type="spellStart"/>
            <w:r>
              <w:t>Tenakh</w:t>
            </w:r>
            <w:proofErr w:type="spellEnd"/>
            <w:r>
              <w:t xml:space="preserve"> or Old Testament.</w:t>
            </w:r>
          </w:p>
          <w:p w14:paraId="6CA6D5D0" w14:textId="77777777" w:rsidR="00084E8F" w:rsidRDefault="00084E8F" w:rsidP="006475A6"/>
          <w:p w14:paraId="0410D02A" w14:textId="5538DD50" w:rsidR="00084E8F" w:rsidRDefault="00911BB6" w:rsidP="006475A6">
            <w:r>
              <w:t>C</w:t>
            </w:r>
            <w:r w:rsidR="00084E8F">
              <w:t>hapter</w:t>
            </w:r>
            <w:r>
              <w:t xml:space="preserve"> 2.13</w:t>
            </w:r>
            <w:r w:rsidR="00084E8F">
              <w:t xml:space="preserve"> of Judaism text books.</w:t>
            </w:r>
          </w:p>
          <w:p w14:paraId="57658A11" w14:textId="77777777" w:rsidR="00084E8F" w:rsidRDefault="00084E8F" w:rsidP="006475A6"/>
          <w:p w14:paraId="140E7F4D" w14:textId="77777777" w:rsidR="00084E8F" w:rsidRDefault="00084E8F" w:rsidP="006475A6">
            <w:r>
              <w:t>Internet research.</w:t>
            </w:r>
          </w:p>
          <w:p w14:paraId="6D6E919A" w14:textId="77777777" w:rsidR="00084E8F" w:rsidRDefault="00084E8F" w:rsidP="006475A6"/>
          <w:p w14:paraId="1A28B601" w14:textId="0B366E9D" w:rsidR="00084E8F" w:rsidRPr="000C5753" w:rsidRDefault="00084E8F" w:rsidP="006C563B">
            <w:pPr>
              <w:rPr>
                <w:rFonts w:cs="Arial"/>
                <w:szCs w:val="22"/>
              </w:rPr>
            </w:pPr>
            <w:r>
              <w:t>Video clips.</w:t>
            </w:r>
          </w:p>
        </w:tc>
        <w:tc>
          <w:tcPr>
            <w:tcW w:w="1701" w:type="dxa"/>
          </w:tcPr>
          <w:p w14:paraId="4C7A835B" w14:textId="06FC4E94" w:rsidR="00084E8F" w:rsidRDefault="00000CFD" w:rsidP="006475A6">
            <w:r>
              <w:t>This lesson on the relevance of ancient festivals (Yom Kippur) in GB today is another opportunity to promote British values and SMSC. This is also another opportunity to explicitly promote reading.</w:t>
            </w:r>
          </w:p>
        </w:tc>
      </w:tr>
    </w:tbl>
    <w:p w14:paraId="72B68ABE" w14:textId="77777777" w:rsidR="00F95144" w:rsidRDefault="00F95144">
      <w:pPr>
        <w:spacing w:line="240" w:lineRule="auto"/>
      </w:pPr>
      <w:r>
        <w:br w:type="page"/>
      </w:r>
    </w:p>
    <w:tbl>
      <w:tblPr>
        <w:tblStyle w:val="TableGrid"/>
        <w:tblW w:w="15872" w:type="dxa"/>
        <w:jc w:val="center"/>
        <w:tblLayout w:type="fixed"/>
        <w:tblLook w:val="04A0" w:firstRow="1" w:lastRow="0" w:firstColumn="1" w:lastColumn="0" w:noHBand="0" w:noVBand="1"/>
      </w:tblPr>
      <w:tblGrid>
        <w:gridCol w:w="1133"/>
        <w:gridCol w:w="1385"/>
        <w:gridCol w:w="2297"/>
        <w:gridCol w:w="2410"/>
        <w:gridCol w:w="4961"/>
        <w:gridCol w:w="1843"/>
        <w:gridCol w:w="1843"/>
      </w:tblGrid>
      <w:tr w:rsidR="00084E8F" w:rsidRPr="000C5753" w14:paraId="70D5E638" w14:textId="7DE89B4D" w:rsidTr="00084E8F">
        <w:trPr>
          <w:trHeight w:val="268"/>
          <w:jc w:val="center"/>
        </w:trPr>
        <w:tc>
          <w:tcPr>
            <w:tcW w:w="1133" w:type="dxa"/>
            <w:shd w:val="clear" w:color="auto" w:fill="CCC0D9" w:themeFill="accent4" w:themeFillTint="66"/>
          </w:tcPr>
          <w:p w14:paraId="3A2558D2" w14:textId="77777777" w:rsidR="00084E8F" w:rsidRPr="002530A2" w:rsidRDefault="00084E8F" w:rsidP="006475A6">
            <w:pPr>
              <w:spacing w:line="240" w:lineRule="auto"/>
              <w:rPr>
                <w:b/>
              </w:rPr>
            </w:pPr>
            <w:r>
              <w:rPr>
                <w:b/>
              </w:rPr>
              <w:lastRenderedPageBreak/>
              <w:t>Lesson Number</w:t>
            </w:r>
          </w:p>
          <w:p w14:paraId="14CCDE35" w14:textId="77777777" w:rsidR="00084E8F" w:rsidRPr="000C5753" w:rsidRDefault="00084E8F" w:rsidP="00822BDC">
            <w:pPr>
              <w:rPr>
                <w:rFonts w:cs="Arial"/>
                <w:szCs w:val="22"/>
              </w:rPr>
            </w:pPr>
          </w:p>
        </w:tc>
        <w:tc>
          <w:tcPr>
            <w:tcW w:w="1385" w:type="dxa"/>
            <w:shd w:val="clear" w:color="auto" w:fill="CCC0D9" w:themeFill="accent4" w:themeFillTint="66"/>
          </w:tcPr>
          <w:p w14:paraId="12755778" w14:textId="3D4E3539" w:rsidR="00084E8F" w:rsidRDefault="00084E8F" w:rsidP="00314E88">
            <w:r w:rsidRPr="002530A2">
              <w:rPr>
                <w:b/>
              </w:rPr>
              <w:t>Topic title</w:t>
            </w:r>
            <w:r>
              <w:rPr>
                <w:b/>
              </w:rPr>
              <w:t xml:space="preserve"> &amp; teaching approach</w:t>
            </w:r>
          </w:p>
        </w:tc>
        <w:tc>
          <w:tcPr>
            <w:tcW w:w="2297" w:type="dxa"/>
            <w:shd w:val="clear" w:color="auto" w:fill="CCC0D9" w:themeFill="accent4" w:themeFillTint="66"/>
          </w:tcPr>
          <w:p w14:paraId="3AA9639F" w14:textId="1FE6D39C" w:rsidR="00084E8F" w:rsidRDefault="00084E8F" w:rsidP="00314E88">
            <w:r>
              <w:rPr>
                <w:b/>
              </w:rPr>
              <w:t>Learning objectives &amp; outcomes</w:t>
            </w:r>
          </w:p>
        </w:tc>
        <w:tc>
          <w:tcPr>
            <w:tcW w:w="2410" w:type="dxa"/>
            <w:shd w:val="clear" w:color="auto" w:fill="CCC0D9" w:themeFill="accent4" w:themeFillTint="66"/>
          </w:tcPr>
          <w:p w14:paraId="0F5F9A1D" w14:textId="534A0971" w:rsidR="00084E8F" w:rsidRDefault="00084E8F" w:rsidP="00311719">
            <w:r>
              <w:rPr>
                <w:b/>
              </w:rPr>
              <w:t>Context</w:t>
            </w:r>
          </w:p>
        </w:tc>
        <w:tc>
          <w:tcPr>
            <w:tcW w:w="4961" w:type="dxa"/>
            <w:shd w:val="clear" w:color="auto" w:fill="CCC0D9" w:themeFill="accent4" w:themeFillTint="66"/>
          </w:tcPr>
          <w:p w14:paraId="61A80BB9" w14:textId="4FF6FF2F" w:rsidR="00084E8F" w:rsidRDefault="00084E8F" w:rsidP="006475A6">
            <w:r w:rsidRPr="002530A2">
              <w:rPr>
                <w:b/>
              </w:rPr>
              <w:t>Learning activity</w:t>
            </w:r>
          </w:p>
        </w:tc>
        <w:tc>
          <w:tcPr>
            <w:tcW w:w="1843" w:type="dxa"/>
            <w:shd w:val="clear" w:color="auto" w:fill="CCC0D9" w:themeFill="accent4" w:themeFillTint="66"/>
          </w:tcPr>
          <w:p w14:paraId="06D69319" w14:textId="51A89506" w:rsidR="00084E8F" w:rsidRDefault="00084E8F" w:rsidP="006475A6">
            <w:r w:rsidRPr="002530A2">
              <w:rPr>
                <w:b/>
              </w:rPr>
              <w:t>Resources</w:t>
            </w:r>
          </w:p>
        </w:tc>
        <w:tc>
          <w:tcPr>
            <w:tcW w:w="1843" w:type="dxa"/>
            <w:shd w:val="clear" w:color="auto" w:fill="CCC0D9" w:themeFill="accent4" w:themeFillTint="66"/>
          </w:tcPr>
          <w:p w14:paraId="5F9AE28A" w14:textId="7096553C" w:rsidR="00084E8F" w:rsidRPr="002530A2" w:rsidRDefault="00D90E0A" w:rsidP="006475A6">
            <w:pPr>
              <w:rPr>
                <w:b/>
              </w:rPr>
            </w:pPr>
            <w:r>
              <w:rPr>
                <w:b/>
              </w:rPr>
              <w:t>Scaffolding &amp; whole school approaches</w:t>
            </w:r>
          </w:p>
        </w:tc>
      </w:tr>
      <w:tr w:rsidR="00084E8F" w:rsidRPr="000C5753" w14:paraId="23F22651" w14:textId="53F1B4DA" w:rsidTr="00084E8F">
        <w:trPr>
          <w:trHeight w:val="268"/>
          <w:jc w:val="center"/>
        </w:trPr>
        <w:tc>
          <w:tcPr>
            <w:tcW w:w="1133" w:type="dxa"/>
          </w:tcPr>
          <w:p w14:paraId="3CCF7D55" w14:textId="67845B80" w:rsidR="00084E8F" w:rsidRPr="000C5753" w:rsidRDefault="00084E8F" w:rsidP="00822BDC">
            <w:pPr>
              <w:rPr>
                <w:rFonts w:cs="Arial"/>
                <w:szCs w:val="22"/>
              </w:rPr>
            </w:pPr>
            <w:r w:rsidRPr="000C5753">
              <w:rPr>
                <w:rFonts w:cs="Arial"/>
                <w:szCs w:val="22"/>
              </w:rPr>
              <w:t>Lesson 2</w:t>
            </w:r>
            <w:r>
              <w:rPr>
                <w:rFonts w:cs="Arial"/>
                <w:szCs w:val="22"/>
              </w:rPr>
              <w:t>9</w:t>
            </w:r>
          </w:p>
        </w:tc>
        <w:tc>
          <w:tcPr>
            <w:tcW w:w="1385" w:type="dxa"/>
          </w:tcPr>
          <w:p w14:paraId="7F080855" w14:textId="31775A8C" w:rsidR="00084E8F" w:rsidRPr="000C5753" w:rsidRDefault="00084E8F" w:rsidP="00314E88">
            <w:pPr>
              <w:rPr>
                <w:rFonts w:cs="Arial"/>
                <w:szCs w:val="22"/>
              </w:rPr>
            </w:pPr>
            <w:r>
              <w:t>Family life and festivals. There is a good opportunity for teacher modelling of good practice and student practice during the written task on Pesach.</w:t>
            </w:r>
          </w:p>
        </w:tc>
        <w:tc>
          <w:tcPr>
            <w:tcW w:w="2297" w:type="dxa"/>
          </w:tcPr>
          <w:p w14:paraId="723498A4" w14:textId="1687CC92" w:rsidR="00084E8F" w:rsidRPr="000C5753" w:rsidRDefault="00926337" w:rsidP="00314E88">
            <w:pPr>
              <w:rPr>
                <w:rFonts w:cs="Arial"/>
                <w:szCs w:val="22"/>
              </w:rPr>
            </w:pPr>
            <w:r>
              <w:t>To understand the origins and meaning of Pesach in the context of festivals and their importance for Jews in Great Britain today.</w:t>
            </w:r>
          </w:p>
        </w:tc>
        <w:tc>
          <w:tcPr>
            <w:tcW w:w="2410" w:type="dxa"/>
          </w:tcPr>
          <w:p w14:paraId="0949251E" w14:textId="06556089" w:rsidR="00084E8F" w:rsidRPr="000C5753" w:rsidRDefault="00084E8F" w:rsidP="00311719">
            <w:pPr>
              <w:rPr>
                <w:rFonts w:cs="Arial"/>
                <w:szCs w:val="22"/>
              </w:rPr>
            </w:pPr>
            <w:r>
              <w:t>The focus is on understanding the origins, meaning and importance of Pesach for Jews in 21st century Great Britain.</w:t>
            </w:r>
          </w:p>
        </w:tc>
        <w:tc>
          <w:tcPr>
            <w:tcW w:w="4961" w:type="dxa"/>
          </w:tcPr>
          <w:p w14:paraId="1AE3EB01" w14:textId="5B164C7D" w:rsidR="00084E8F" w:rsidRDefault="00084E8F" w:rsidP="006475A6">
            <w:r>
              <w:t>Teachers could start by recapping work done earlier about Moses, the ten plagues and the Exodus. Students could either read the institution of Pesach (means ‘pass over’) and the account of the final plague in Exodus 12 or be given a summary of it. Students should know the rituals associated with Pesach and their significance:</w:t>
            </w:r>
          </w:p>
          <w:p w14:paraId="34BB3492" w14:textId="77777777" w:rsidR="00084E8F" w:rsidRDefault="00084E8F" w:rsidP="00E849DB">
            <w:pPr>
              <w:pStyle w:val="ListParagraph"/>
              <w:numPr>
                <w:ilvl w:val="0"/>
                <w:numId w:val="28"/>
              </w:numPr>
            </w:pPr>
            <w:r>
              <w:t>Removal of chametz.</w:t>
            </w:r>
          </w:p>
          <w:p w14:paraId="0CDC8927" w14:textId="77777777" w:rsidR="00084E8F" w:rsidRDefault="00084E8F" w:rsidP="00E849DB">
            <w:pPr>
              <w:pStyle w:val="ListParagraph"/>
              <w:numPr>
                <w:ilvl w:val="0"/>
                <w:numId w:val="28"/>
              </w:numPr>
            </w:pPr>
            <w:r>
              <w:t>Special Pesach crockery, cutlery etc.</w:t>
            </w:r>
          </w:p>
          <w:p w14:paraId="038654EB" w14:textId="77777777" w:rsidR="00084E8F" w:rsidRDefault="00084E8F" w:rsidP="00E849DB">
            <w:pPr>
              <w:pStyle w:val="ListParagraph"/>
              <w:numPr>
                <w:ilvl w:val="0"/>
                <w:numId w:val="28"/>
              </w:numPr>
            </w:pPr>
            <w:r>
              <w:t xml:space="preserve">The special food items on the seder plate and on the table including matzos, </w:t>
            </w:r>
            <w:proofErr w:type="spellStart"/>
            <w:r>
              <w:t>shankbone</w:t>
            </w:r>
            <w:proofErr w:type="spellEnd"/>
            <w:r>
              <w:t xml:space="preserve">, bitter herbs, spring vegetables, fruit and nut paste, salt water, the roasted egg, the wine.  </w:t>
            </w:r>
          </w:p>
          <w:p w14:paraId="5374743E" w14:textId="77777777" w:rsidR="00084E8F" w:rsidRDefault="00084E8F" w:rsidP="00E849DB">
            <w:pPr>
              <w:pStyle w:val="ListParagraph"/>
              <w:numPr>
                <w:ilvl w:val="0"/>
                <w:numId w:val="28"/>
              </w:numPr>
            </w:pPr>
            <w:r>
              <w:t>The structure of the seder meal according to the Haggadah, including the retelling of the story through the Four Questions, the breaking of the matzos, the dipping in salt water, the four cups of wine, the ritual relating to Elijah (his cup and the door), the closing phrase ‘Next year in Jerusalem’.</w:t>
            </w:r>
          </w:p>
          <w:p w14:paraId="359C4332" w14:textId="77777777" w:rsidR="00084E8F" w:rsidRDefault="00084E8F" w:rsidP="006475A6">
            <w:r>
              <w:t>Students could write a detailed account of the celebration of Pesach, explaining its origins and the significance of the foods and rituals.</w:t>
            </w:r>
          </w:p>
          <w:p w14:paraId="46411E8E" w14:textId="220746C3" w:rsidR="00084E8F" w:rsidRPr="000C5753" w:rsidRDefault="00084E8F" w:rsidP="001C3027">
            <w:pPr>
              <w:rPr>
                <w:rFonts w:cs="Arial"/>
                <w:szCs w:val="22"/>
              </w:rPr>
            </w:pPr>
            <w:r>
              <w:t>Teachers could show students a seder plate, a copy of the Haggadah. Show video clips.</w:t>
            </w:r>
          </w:p>
        </w:tc>
        <w:tc>
          <w:tcPr>
            <w:tcW w:w="1843" w:type="dxa"/>
          </w:tcPr>
          <w:p w14:paraId="17D8AF6E" w14:textId="77777777" w:rsidR="00084E8F" w:rsidRDefault="00084E8F" w:rsidP="006475A6">
            <w:r>
              <w:t xml:space="preserve">Copies of the </w:t>
            </w:r>
            <w:proofErr w:type="spellStart"/>
            <w:r>
              <w:t>Tenakh</w:t>
            </w:r>
            <w:proofErr w:type="spellEnd"/>
            <w:r>
              <w:t xml:space="preserve"> or Old Testament.</w:t>
            </w:r>
          </w:p>
          <w:p w14:paraId="45D4C292" w14:textId="77777777" w:rsidR="00084E8F" w:rsidRDefault="00084E8F" w:rsidP="006475A6"/>
          <w:p w14:paraId="6ECEC129" w14:textId="20192B6F" w:rsidR="00084E8F" w:rsidRDefault="00911BB6" w:rsidP="006475A6">
            <w:r>
              <w:t>C</w:t>
            </w:r>
            <w:r w:rsidR="00084E8F">
              <w:t>hapter</w:t>
            </w:r>
            <w:r>
              <w:t xml:space="preserve"> 2.14</w:t>
            </w:r>
            <w:r w:rsidR="00084E8F">
              <w:t xml:space="preserve"> of Judaism text books.</w:t>
            </w:r>
          </w:p>
          <w:p w14:paraId="0E393E06" w14:textId="77777777" w:rsidR="00084E8F" w:rsidRDefault="00084E8F" w:rsidP="006475A6"/>
          <w:p w14:paraId="0CD53690" w14:textId="77777777" w:rsidR="00084E8F" w:rsidRDefault="00084E8F" w:rsidP="006475A6">
            <w:r>
              <w:t>Internet research.</w:t>
            </w:r>
          </w:p>
          <w:p w14:paraId="450D1DA2" w14:textId="77777777" w:rsidR="00084E8F" w:rsidRDefault="00084E8F" w:rsidP="006475A6"/>
          <w:p w14:paraId="4B3DFBD0" w14:textId="6A9ADEBE" w:rsidR="00084E8F" w:rsidRPr="000C5753" w:rsidRDefault="00084E8F" w:rsidP="006C563B">
            <w:pPr>
              <w:rPr>
                <w:rFonts w:cs="Arial"/>
                <w:szCs w:val="22"/>
              </w:rPr>
            </w:pPr>
            <w:r>
              <w:t>Video clips.</w:t>
            </w:r>
          </w:p>
        </w:tc>
        <w:tc>
          <w:tcPr>
            <w:tcW w:w="1843" w:type="dxa"/>
          </w:tcPr>
          <w:p w14:paraId="7AB3FE89" w14:textId="6FF70E0F" w:rsidR="00084E8F" w:rsidRDefault="00000CFD" w:rsidP="006475A6">
            <w:r>
              <w:t>This lesson on the relevance of ancient festivals (Pesach) in GB today is another opportunity to promote British values and SMSC. This is also another opportunity to explicitly promote reading.</w:t>
            </w:r>
          </w:p>
        </w:tc>
      </w:tr>
    </w:tbl>
    <w:p w14:paraId="5E0C5C68" w14:textId="685F1075" w:rsidR="0018530B" w:rsidRDefault="0018530B"/>
    <w:tbl>
      <w:tblPr>
        <w:tblStyle w:val="TableGrid"/>
        <w:tblW w:w="15872" w:type="dxa"/>
        <w:jc w:val="center"/>
        <w:tblLayout w:type="fixed"/>
        <w:tblLook w:val="04A0" w:firstRow="1" w:lastRow="0" w:firstColumn="1" w:lastColumn="0" w:noHBand="0" w:noVBand="1"/>
      </w:tblPr>
      <w:tblGrid>
        <w:gridCol w:w="1133"/>
        <w:gridCol w:w="1385"/>
        <w:gridCol w:w="2439"/>
        <w:gridCol w:w="2693"/>
        <w:gridCol w:w="4536"/>
        <w:gridCol w:w="1843"/>
        <w:gridCol w:w="1843"/>
      </w:tblGrid>
      <w:tr w:rsidR="00084E8F" w:rsidRPr="000C5753" w14:paraId="62D62DA9" w14:textId="545D6263" w:rsidTr="00084E8F">
        <w:trPr>
          <w:trHeight w:val="268"/>
          <w:jc w:val="center"/>
        </w:trPr>
        <w:tc>
          <w:tcPr>
            <w:tcW w:w="1133" w:type="dxa"/>
            <w:shd w:val="clear" w:color="auto" w:fill="CCC0D9" w:themeFill="accent4" w:themeFillTint="66"/>
          </w:tcPr>
          <w:p w14:paraId="6745F38B" w14:textId="459AC88B" w:rsidR="00084E8F" w:rsidRPr="002530A2" w:rsidRDefault="00084E8F" w:rsidP="006475A6">
            <w:pPr>
              <w:spacing w:line="240" w:lineRule="auto"/>
              <w:rPr>
                <w:b/>
              </w:rPr>
            </w:pPr>
            <w:r>
              <w:rPr>
                <w:b/>
              </w:rPr>
              <w:lastRenderedPageBreak/>
              <w:t>Lesson Number</w:t>
            </w:r>
          </w:p>
          <w:p w14:paraId="731CBAF1" w14:textId="77777777" w:rsidR="00084E8F" w:rsidRDefault="00084E8F" w:rsidP="00822BDC">
            <w:pPr>
              <w:rPr>
                <w:rFonts w:cs="Arial"/>
                <w:szCs w:val="22"/>
              </w:rPr>
            </w:pPr>
          </w:p>
        </w:tc>
        <w:tc>
          <w:tcPr>
            <w:tcW w:w="1385" w:type="dxa"/>
            <w:shd w:val="clear" w:color="auto" w:fill="CCC0D9" w:themeFill="accent4" w:themeFillTint="66"/>
          </w:tcPr>
          <w:p w14:paraId="303C91A2" w14:textId="49D98B9E" w:rsidR="00084E8F" w:rsidRPr="000C5753" w:rsidRDefault="00084E8F" w:rsidP="00314E88">
            <w:pPr>
              <w:rPr>
                <w:rFonts w:cs="Arial"/>
                <w:szCs w:val="22"/>
              </w:rPr>
            </w:pPr>
            <w:r w:rsidRPr="002530A2">
              <w:rPr>
                <w:b/>
              </w:rPr>
              <w:t>Topic title</w:t>
            </w:r>
            <w:r>
              <w:rPr>
                <w:b/>
              </w:rPr>
              <w:t xml:space="preserve"> &amp; teaching approach</w:t>
            </w:r>
          </w:p>
        </w:tc>
        <w:tc>
          <w:tcPr>
            <w:tcW w:w="2439" w:type="dxa"/>
            <w:shd w:val="clear" w:color="auto" w:fill="CCC0D9" w:themeFill="accent4" w:themeFillTint="66"/>
          </w:tcPr>
          <w:p w14:paraId="1EABC4DA" w14:textId="70DD6BF1" w:rsidR="00084E8F" w:rsidRPr="000C5753" w:rsidRDefault="00084E8F" w:rsidP="00314E88">
            <w:pPr>
              <w:rPr>
                <w:rFonts w:cs="Arial"/>
                <w:szCs w:val="22"/>
              </w:rPr>
            </w:pPr>
            <w:r>
              <w:rPr>
                <w:b/>
              </w:rPr>
              <w:t>Learning objectives &amp; outcomes</w:t>
            </w:r>
          </w:p>
        </w:tc>
        <w:tc>
          <w:tcPr>
            <w:tcW w:w="2693" w:type="dxa"/>
            <w:shd w:val="clear" w:color="auto" w:fill="CCC0D9" w:themeFill="accent4" w:themeFillTint="66"/>
          </w:tcPr>
          <w:p w14:paraId="3EABA03C" w14:textId="3BAD9E38" w:rsidR="00084E8F" w:rsidRPr="000C5753" w:rsidRDefault="00084E8F" w:rsidP="003B6B4F">
            <w:pPr>
              <w:rPr>
                <w:rFonts w:cs="Arial"/>
                <w:szCs w:val="22"/>
              </w:rPr>
            </w:pPr>
            <w:r>
              <w:rPr>
                <w:b/>
              </w:rPr>
              <w:t>Context</w:t>
            </w:r>
          </w:p>
        </w:tc>
        <w:tc>
          <w:tcPr>
            <w:tcW w:w="4536" w:type="dxa"/>
            <w:shd w:val="clear" w:color="auto" w:fill="CCC0D9" w:themeFill="accent4" w:themeFillTint="66"/>
          </w:tcPr>
          <w:p w14:paraId="592EEABF" w14:textId="630892E2" w:rsidR="00084E8F" w:rsidRPr="000C5753" w:rsidRDefault="00084E8F" w:rsidP="00F9352D">
            <w:pPr>
              <w:rPr>
                <w:rFonts w:cs="Arial"/>
                <w:szCs w:val="22"/>
              </w:rPr>
            </w:pPr>
            <w:r w:rsidRPr="002530A2">
              <w:rPr>
                <w:b/>
              </w:rPr>
              <w:t>Learning activity</w:t>
            </w:r>
          </w:p>
        </w:tc>
        <w:tc>
          <w:tcPr>
            <w:tcW w:w="1843" w:type="dxa"/>
            <w:shd w:val="clear" w:color="auto" w:fill="CCC0D9" w:themeFill="accent4" w:themeFillTint="66"/>
          </w:tcPr>
          <w:p w14:paraId="77F09021" w14:textId="5AF7DCA9" w:rsidR="00084E8F" w:rsidRPr="000C5753" w:rsidRDefault="00084E8F" w:rsidP="006C563B">
            <w:pPr>
              <w:rPr>
                <w:rFonts w:cs="Arial"/>
                <w:szCs w:val="22"/>
              </w:rPr>
            </w:pPr>
            <w:r w:rsidRPr="002530A2">
              <w:rPr>
                <w:b/>
              </w:rPr>
              <w:t>Resources</w:t>
            </w:r>
          </w:p>
        </w:tc>
        <w:tc>
          <w:tcPr>
            <w:tcW w:w="1843" w:type="dxa"/>
            <w:shd w:val="clear" w:color="auto" w:fill="CCC0D9" w:themeFill="accent4" w:themeFillTint="66"/>
          </w:tcPr>
          <w:p w14:paraId="1D945186" w14:textId="5250D2A3" w:rsidR="00084E8F" w:rsidRPr="002530A2" w:rsidRDefault="00D90E0A" w:rsidP="006C563B">
            <w:pPr>
              <w:rPr>
                <w:b/>
              </w:rPr>
            </w:pPr>
            <w:r>
              <w:rPr>
                <w:b/>
              </w:rPr>
              <w:t>Scaffolding &amp; whole school approaches</w:t>
            </w:r>
          </w:p>
        </w:tc>
      </w:tr>
      <w:tr w:rsidR="00084E8F" w:rsidRPr="000C5753" w14:paraId="11B7B8CD" w14:textId="5E084830" w:rsidTr="00084E8F">
        <w:trPr>
          <w:trHeight w:val="268"/>
          <w:jc w:val="center"/>
        </w:trPr>
        <w:tc>
          <w:tcPr>
            <w:tcW w:w="1133" w:type="dxa"/>
          </w:tcPr>
          <w:p w14:paraId="1BB4BD68" w14:textId="03CDA451" w:rsidR="00084E8F" w:rsidRPr="000C5753" w:rsidRDefault="00084E8F" w:rsidP="00822BDC">
            <w:pPr>
              <w:rPr>
                <w:rFonts w:cs="Arial"/>
                <w:szCs w:val="22"/>
              </w:rPr>
            </w:pPr>
            <w:r>
              <w:rPr>
                <w:rFonts w:cs="Arial"/>
                <w:szCs w:val="22"/>
              </w:rPr>
              <w:t>Lesson 30</w:t>
            </w:r>
          </w:p>
        </w:tc>
        <w:tc>
          <w:tcPr>
            <w:tcW w:w="1385" w:type="dxa"/>
          </w:tcPr>
          <w:p w14:paraId="7FD2F94C" w14:textId="7A48966D" w:rsidR="00084E8F" w:rsidRPr="000C5753" w:rsidRDefault="00084E8F" w:rsidP="00E849DB">
            <w:pPr>
              <w:rPr>
                <w:rFonts w:cs="Arial"/>
                <w:szCs w:val="22"/>
              </w:rPr>
            </w:pPr>
            <w:r>
              <w:t>Exam technique. Again, lots of opportunity for teacher modelling and student practice of good exam technique, as well as feedback from last lesson’s work, as well as the exam questions from this lesson.</w:t>
            </w:r>
          </w:p>
        </w:tc>
        <w:tc>
          <w:tcPr>
            <w:tcW w:w="2439" w:type="dxa"/>
          </w:tcPr>
          <w:p w14:paraId="5BB2D37E" w14:textId="46F5CF92" w:rsidR="00084E8F" w:rsidRPr="000C5753" w:rsidRDefault="00084E8F" w:rsidP="00314E88">
            <w:pPr>
              <w:rPr>
                <w:rFonts w:cs="Arial"/>
                <w:szCs w:val="22"/>
              </w:rPr>
            </w:pPr>
            <w:r>
              <w:t>Study of AO1 and AO2 questions.</w:t>
            </w:r>
          </w:p>
        </w:tc>
        <w:tc>
          <w:tcPr>
            <w:tcW w:w="2693" w:type="dxa"/>
          </w:tcPr>
          <w:p w14:paraId="0EB7B2FF" w14:textId="5F28DE97" w:rsidR="00084E8F" w:rsidRPr="000C5753" w:rsidRDefault="00084E8F" w:rsidP="003B6B4F">
            <w:pPr>
              <w:rPr>
                <w:rFonts w:cs="Arial"/>
                <w:szCs w:val="22"/>
              </w:rPr>
            </w:pPr>
            <w:r>
              <w:t>The focus is on enabling students to develop the correct exam technique.</w:t>
            </w:r>
          </w:p>
        </w:tc>
        <w:tc>
          <w:tcPr>
            <w:tcW w:w="4536" w:type="dxa"/>
          </w:tcPr>
          <w:p w14:paraId="3DF03CCB" w14:textId="77777777" w:rsidR="00084E8F" w:rsidRDefault="00084E8F" w:rsidP="006475A6">
            <w:r>
              <w:t>Teachers could begin by handing out copies of the Judaism specimen paper and explaining the structure of the exam paper.</w:t>
            </w:r>
          </w:p>
          <w:p w14:paraId="45AFCFC5" w14:textId="77777777" w:rsidR="00084E8F" w:rsidRDefault="00084E8F" w:rsidP="006475A6">
            <w:r>
              <w:t>Students should understand how to answer AO1 questions and what is required.</w:t>
            </w:r>
          </w:p>
          <w:p w14:paraId="44590DD7" w14:textId="2F174E39" w:rsidR="00084E8F" w:rsidRDefault="00084E8F" w:rsidP="006475A6">
            <w:r>
              <w:t>Teachers could create a PowerPoint to explain this, using appropriate extracts from the specimen mark schemes.</w:t>
            </w:r>
          </w:p>
          <w:p w14:paraId="63C3FC7B" w14:textId="77777777" w:rsidR="00084E8F" w:rsidRDefault="00084E8F" w:rsidP="006475A6"/>
          <w:p w14:paraId="2774BFA2" w14:textId="7E85A667" w:rsidR="00084E8F" w:rsidRDefault="00084E8F" w:rsidP="006475A6">
            <w:r>
              <w:t>Students should also understand the technique for answering AO2 questions. To do this, teachers could go through each bullet point in AO2 questions, explaining what is needed. They could use a PowerPoint to explain the different levels of response in the mark scheme.</w:t>
            </w:r>
          </w:p>
          <w:p w14:paraId="70B9EE72" w14:textId="77777777" w:rsidR="00084E8F" w:rsidRDefault="00084E8F" w:rsidP="006475A6"/>
          <w:p w14:paraId="44E86B1D" w14:textId="77777777" w:rsidR="00084E8F" w:rsidRDefault="00084E8F" w:rsidP="006475A6">
            <w:r>
              <w:t>Teachers could create in advance some sample answers to the specimen AO2 beliefs and teachings question that students could mark in pairs and discuss in class.</w:t>
            </w:r>
          </w:p>
          <w:p w14:paraId="27FD7D9B" w14:textId="77777777" w:rsidR="00084E8F" w:rsidRDefault="00084E8F" w:rsidP="006475A6"/>
          <w:p w14:paraId="74123407" w14:textId="23621965" w:rsidR="00084E8F" w:rsidRPr="000C5753" w:rsidRDefault="00084E8F" w:rsidP="00F9352D">
            <w:pPr>
              <w:rPr>
                <w:rFonts w:cs="Arial"/>
                <w:szCs w:val="22"/>
              </w:rPr>
            </w:pPr>
            <w:r>
              <w:t>Students could write their own responses to the practices AO2 specimen question, which could be either peer or teacher marked.</w:t>
            </w:r>
          </w:p>
        </w:tc>
        <w:tc>
          <w:tcPr>
            <w:tcW w:w="1843" w:type="dxa"/>
          </w:tcPr>
          <w:p w14:paraId="0574F3B6" w14:textId="77777777" w:rsidR="00084E8F" w:rsidRDefault="00084E8F" w:rsidP="006475A6">
            <w:r>
              <w:t>Specimen Judaism question paper and mark scheme.</w:t>
            </w:r>
          </w:p>
          <w:p w14:paraId="364F5EC6" w14:textId="77777777" w:rsidR="00084E8F" w:rsidRDefault="00084E8F" w:rsidP="006475A6"/>
          <w:p w14:paraId="307849E6" w14:textId="13FE9D5B" w:rsidR="00084E8F" w:rsidRPr="000C5753" w:rsidRDefault="00084E8F" w:rsidP="006C563B">
            <w:pPr>
              <w:rPr>
                <w:rFonts w:cs="Arial"/>
                <w:szCs w:val="22"/>
              </w:rPr>
            </w:pPr>
            <w:r>
              <w:t>PowerPoint on AO1 and AO2 technique.</w:t>
            </w:r>
          </w:p>
        </w:tc>
        <w:tc>
          <w:tcPr>
            <w:tcW w:w="1843" w:type="dxa"/>
          </w:tcPr>
          <w:p w14:paraId="7EC6305A" w14:textId="11B2C9FB" w:rsidR="00084E8F" w:rsidRDefault="00000CFD" w:rsidP="006475A6">
            <w:r>
              <w:t>The paired and discussion work on the exam questions represents a good opportunity to promote Oracy.</w:t>
            </w:r>
          </w:p>
        </w:tc>
      </w:tr>
    </w:tbl>
    <w:p w14:paraId="66435315" w14:textId="21B9326F" w:rsidR="00F95144" w:rsidRDefault="00F95144"/>
    <w:sectPr w:rsidR="00F95144" w:rsidSect="00CA02C3">
      <w:headerReference w:type="even" r:id="rId18"/>
      <w:headerReference w:type="default" r:id="rId19"/>
      <w:footerReference w:type="even" r:id="rId20"/>
      <w:footerReference w:type="default" r:id="rId21"/>
      <w:headerReference w:type="first" r:id="rId22"/>
      <w:footerReference w:type="first" r:id="rId23"/>
      <w:type w:val="continuous"/>
      <w:pgSz w:w="16838" w:h="11906" w:orient="landscape" w:code="9"/>
      <w:pgMar w:top="1134" w:right="1134" w:bottom="1134" w:left="1134" w:header="56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CF9BFE" w14:textId="77777777" w:rsidR="009A790B" w:rsidRDefault="009A790B">
      <w:r>
        <w:separator/>
      </w:r>
    </w:p>
  </w:endnote>
  <w:endnote w:type="continuationSeparator" w:id="0">
    <w:p w14:paraId="22B03437" w14:textId="77777777" w:rsidR="009A790B" w:rsidRDefault="009A79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1" w:fontKey="{9A486379-F81B-4CE3-A408-007C50323396}"/>
    <w:embedItalic r:id="rId2" w:fontKey="{083C7D5F-8962-4D8D-976A-9FD72D05733E}"/>
  </w:font>
  <w:font w:name="AQA Chevin Pro Medium">
    <w:charset w:val="00"/>
    <w:family w:val="swiss"/>
    <w:pitch w:val="variable"/>
    <w:sig w:usb0="800002AF" w:usb1="5000204A" w:usb2="00000000" w:usb3="00000000" w:csb0="0000009F" w:csb1="00000000"/>
  </w:font>
  <w:font w:name="AQA Chevin Pro Light">
    <w:altName w:val="Calibri"/>
    <w:charset w:val="00"/>
    <w:family w:val="swiss"/>
    <w:pitch w:val="variable"/>
    <w:sig w:usb0="800002AF" w:usb1="5000204A" w:usb2="00000000" w:usb3="00000000" w:csb0="0000009F" w:csb1="00000000"/>
    <w:embedRegular r:id="rId3" w:fontKey="{A4213357-9FD1-42E7-BA7E-8456A9BBEAC4}"/>
    <w:embedBold r:id="rId4" w:fontKey="{A2EC34AE-13AB-4D55-90DD-77F88A8F6B81}"/>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988DA" w14:textId="77777777" w:rsidR="00257D43" w:rsidRDefault="00257D4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257D43" w:rsidRPr="00962015" w14:paraId="37817F74" w14:textId="77777777" w:rsidTr="00120495">
      <w:trPr>
        <w:trHeight w:hRule="exact" w:val="397"/>
      </w:trPr>
      <w:tc>
        <w:tcPr>
          <w:tcW w:w="7655" w:type="dxa"/>
        </w:tcPr>
        <w:p w14:paraId="6646318E" w14:textId="77777777" w:rsidR="00257D43" w:rsidRDefault="00C4725F" w:rsidP="00A578FB">
          <w:pPr>
            <w:pStyle w:val="Footer0"/>
          </w:pPr>
          <w:sdt>
            <w:sdtPr>
              <w:id w:val="1031913303"/>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257D43">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2DE7FA7E" w14:textId="77777777" w:rsidR="00257D43" w:rsidRPr="00962015" w:rsidRDefault="00257D43" w:rsidP="00C42303">
          <w:pPr>
            <w:pStyle w:val="Footer0"/>
            <w:jc w:val="right"/>
          </w:pPr>
          <w:r>
            <w:fldChar w:fldCharType="begin"/>
          </w:r>
          <w:r>
            <w:instrText xml:space="preserve"> PAGE   \* MERGEFORMAT </w:instrText>
          </w:r>
          <w:r>
            <w:fldChar w:fldCharType="separate"/>
          </w:r>
          <w:r>
            <w:rPr>
              <w:noProof/>
            </w:rPr>
            <w:t>45</w:t>
          </w:r>
          <w:r>
            <w:rPr>
              <w:noProof/>
            </w:rPr>
            <w:fldChar w:fldCharType="end"/>
          </w:r>
          <w:r>
            <w:rPr>
              <w:noProof/>
            </w:rPr>
            <w:t xml:space="preserve"> of </w:t>
          </w:r>
          <w:r>
            <w:rPr>
              <w:noProof/>
            </w:rPr>
            <w:fldChar w:fldCharType="begin"/>
          </w:r>
          <w:r>
            <w:rPr>
              <w:noProof/>
            </w:rPr>
            <w:instrText xml:space="preserve"> NUMPAGES  \* Arabic  \* MERGEFORMAT </w:instrText>
          </w:r>
          <w:r>
            <w:rPr>
              <w:noProof/>
            </w:rPr>
            <w:fldChar w:fldCharType="separate"/>
          </w:r>
          <w:r>
            <w:rPr>
              <w:noProof/>
            </w:rPr>
            <w:t>47</w:t>
          </w:r>
          <w:r>
            <w:rPr>
              <w:noProof/>
            </w:rPr>
            <w:fldChar w:fldCharType="end"/>
          </w:r>
          <w:r>
            <w:rPr>
              <w:noProof/>
            </w:rPr>
            <w:t xml:space="preserve"> </w:t>
          </w:r>
        </w:p>
      </w:tc>
    </w:tr>
  </w:tbl>
  <w:p w14:paraId="7E034A25" w14:textId="77777777" w:rsidR="00257D43" w:rsidRDefault="00257D43" w:rsidP="00DA3DE7">
    <w:pPr>
      <w:pStyle w:val="Footer0"/>
    </w:pPr>
    <w:r>
      <w:rPr>
        <w:noProof/>
      </w:rPr>
      <mc:AlternateContent>
        <mc:Choice Requires="wps">
          <w:drawing>
            <wp:anchor distT="4294967295" distB="4294967295" distL="114300" distR="114300" simplePos="0" relativeHeight="251657728" behindDoc="0" locked="0" layoutInCell="1" allowOverlap="1" wp14:anchorId="3CAC91F1" wp14:editId="75648D18">
              <wp:simplePos x="0" y="0"/>
              <wp:positionH relativeFrom="page">
                <wp:posOffset>0</wp:posOffset>
              </wp:positionH>
              <wp:positionV relativeFrom="page">
                <wp:posOffset>10153014</wp:posOffset>
              </wp:positionV>
              <wp:extent cx="6840220" cy="0"/>
              <wp:effectExtent l="0" t="0" r="17780" b="19050"/>
              <wp:wrapNone/>
              <wp:docPr id="3"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00A5C5B" id="Straight Connector 9" o:spid="_x0000_s1026" style="position:absolute;flip:y;z-index:251657728;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DHXo22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r>
      <w:rPr>
        <w:noProof/>
      </w:rPr>
      <mc:AlternateContent>
        <mc:Choice Requires="wps">
          <w:drawing>
            <wp:anchor distT="4294967295" distB="4294967295" distL="114300" distR="114300" simplePos="0" relativeHeight="251656704" behindDoc="0" locked="0" layoutInCell="1" allowOverlap="1" wp14:anchorId="7BC3CEDB" wp14:editId="2D85DA64">
              <wp:simplePos x="0" y="0"/>
              <wp:positionH relativeFrom="page">
                <wp:posOffset>0</wp:posOffset>
              </wp:positionH>
              <wp:positionV relativeFrom="page">
                <wp:posOffset>10153014</wp:posOffset>
              </wp:positionV>
              <wp:extent cx="6840220" cy="0"/>
              <wp:effectExtent l="0" t="0" r="17780"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17DC219" id="Straight Connector 7" o:spid="_x0000_s1026" style="position:absolute;flip:y;z-index:251656704;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" strokeweight=".6pt">
              <o:lock v:ext="edit" shapetype="f"/>
              <w10:wrap anchorx="page" anchory="page"/>
            </v:lin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571"/>
      <w:gridCol w:w="2999"/>
    </w:tblGrid>
    <w:tr w:rsidR="00257D43" w14:paraId="6800A45F" w14:textId="77777777" w:rsidTr="00120495">
      <w:trPr>
        <w:trHeight w:hRule="exact" w:val="397"/>
      </w:trPr>
      <w:tc>
        <w:tcPr>
          <w:tcW w:w="7655" w:type="dxa"/>
        </w:tcPr>
        <w:p w14:paraId="2AC88F63" w14:textId="77777777" w:rsidR="00257D43" w:rsidRDefault="00C4725F" w:rsidP="00A578FB">
          <w:pPr>
            <w:pStyle w:val="Footer0"/>
            <w:tabs>
              <w:tab w:val="left" w:pos="2115"/>
            </w:tabs>
          </w:pPr>
          <w:sdt>
            <w:sdtPr>
              <w:id w:val="-1506898960"/>
              <w:dropDownList>
                <w:listItem w:displayText="Choose option" w:value="Choose option"/>
                <w:listItem w:displayText="Strictly confidential" w:value="Strictly confidential"/>
                <w:listItem w:displayText="Confidential - internal use only" w:value="Confidential - internal use only"/>
                <w:listItem w:displayText="Non-confidential" w:value="Non-confidential"/>
                <w:listItem w:displayText="AQA Education (AQA) is a registered charity (number 1073334) and a company limited by guarantee registered in England and Wales (number 3644723). Our registered address is AQA, Devas Street, Manchester M15 6EX." w:value="AQA Education (AQA) is a registered charity (number 1073334) and a company limited by guarantee registered in England and Wales (number 3644723). Our registered address is AQA, Devas Street, Manchester M15 6EX."/>
              </w:dropDownList>
            </w:sdtPr>
            <w:sdtEndPr/>
            <w:sdtContent>
              <w:r w:rsidR="00257D43">
                <w:t>AQA Education (AQA) is a registered charity (number 1073334) and a company limited by guarantee registered in England and Wales (number 3644723). Our registered address is AQA, Devas Street, Manchester M15 6EX.</w:t>
              </w:r>
            </w:sdtContent>
          </w:sdt>
        </w:p>
      </w:tc>
      <w:tc>
        <w:tcPr>
          <w:tcW w:w="1984" w:type="dxa"/>
        </w:tcPr>
        <w:p w14:paraId="6B3193D1" w14:textId="77777777" w:rsidR="00257D43" w:rsidRDefault="00257D43" w:rsidP="00C42303">
          <w:pPr>
            <w:pStyle w:val="Footer0"/>
            <w:jc w:val="right"/>
          </w:pPr>
          <w:r>
            <w:t xml:space="preserve"> </w:t>
          </w:r>
        </w:p>
      </w:tc>
    </w:tr>
  </w:tbl>
  <w:p w14:paraId="7BAEBCA1" w14:textId="77777777" w:rsidR="00257D43" w:rsidRDefault="00257D43" w:rsidP="00DA3DE7">
    <w:pPr>
      <w:pStyle w:val="Footer0"/>
    </w:pPr>
    <w:r>
      <w:rPr>
        <w:noProof/>
      </w:rPr>
      <mc:AlternateContent>
        <mc:Choice Requires="wps">
          <w:drawing>
            <wp:anchor distT="4294967295" distB="4294967295" distL="114300" distR="114300" simplePos="0" relativeHeight="251655680" behindDoc="0" locked="0" layoutInCell="1" allowOverlap="1" wp14:anchorId="7EDC5598" wp14:editId="4FFE1C20">
              <wp:simplePos x="0" y="0"/>
              <wp:positionH relativeFrom="page">
                <wp:posOffset>0</wp:posOffset>
              </wp:positionH>
              <wp:positionV relativeFrom="page">
                <wp:posOffset>10153014</wp:posOffset>
              </wp:positionV>
              <wp:extent cx="6840220" cy="0"/>
              <wp:effectExtent l="0" t="0" r="17780"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2DE91EB" id="Straight Connector 9" o:spid="_x0000_s1026" style="position:absolute;flip:y;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799.45pt" to="538.6pt,79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" strokeweight=".6pt">
              <o:lock v:ext="edit" shapetype="f"/>
              <w10:wrap anchorx="page" anchory="page"/>
            </v:lin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E553C" w14:textId="77777777" w:rsidR="009A790B" w:rsidRDefault="009A790B">
      <w:r>
        <w:separator/>
      </w:r>
    </w:p>
  </w:footnote>
  <w:footnote w:type="continuationSeparator" w:id="0">
    <w:p w14:paraId="33FA6C07" w14:textId="77777777" w:rsidR="009A790B" w:rsidRDefault="009A79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C52FE8" w14:textId="77777777" w:rsidR="00257D43" w:rsidRDefault="00257D4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0C810" w14:textId="78B5FFCF" w:rsidR="00257D43" w:rsidRDefault="00257D43" w:rsidP="00B47C24">
    <w:r>
      <w:rPr>
        <w:noProof/>
      </w:rPr>
      <mc:AlternateContent>
        <mc:Choice Requires="wpg">
          <w:drawing>
            <wp:anchor distT="0" distB="0" distL="114300" distR="114300" simplePos="0" relativeHeight="251663872" behindDoc="0" locked="0" layoutInCell="1" allowOverlap="1" wp14:anchorId="7923A15B" wp14:editId="64BE6864">
              <wp:simplePos x="0" y="0"/>
              <wp:positionH relativeFrom="column">
                <wp:posOffset>3810</wp:posOffset>
              </wp:positionH>
              <wp:positionV relativeFrom="paragraph">
                <wp:posOffset>7161</wp:posOffset>
              </wp:positionV>
              <wp:extent cx="9528109" cy="627204"/>
              <wp:effectExtent l="0" t="0" r="0" b="1905"/>
              <wp:wrapNone/>
              <wp:docPr id="8" name="Group 8"/>
              <wp:cNvGraphicFramePr/>
              <a:graphic xmlns:a="http://schemas.openxmlformats.org/drawingml/2006/main">
                <a:graphicData uri="http://schemas.microsoft.com/office/word/2010/wordprocessingGroup">
                  <wpg:wgp>
                    <wpg:cNvGrpSpPr/>
                    <wpg:grpSpPr>
                      <a:xfrm>
                        <a:off x="0" y="0"/>
                        <a:ext cx="9528109" cy="627204"/>
                        <a:chOff x="0" y="-13794"/>
                        <a:chExt cx="9528109" cy="627204"/>
                      </a:xfrm>
                    </wpg:grpSpPr>
                    <pic:pic xmlns:pic="http://schemas.openxmlformats.org/drawingml/2006/picture">
                      <pic:nvPicPr>
                        <pic:cNvPr id="17" name="Picture 17"/>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wps:wsp>
                      <wps:cNvPr id="197" name="Rectangle 197"/>
                      <wps:cNvSpPr>
                        <a:spLocks/>
                      </wps:cNvSpPr>
                      <wps:spPr>
                        <a:xfrm>
                          <a:off x="930165" y="0"/>
                          <a:ext cx="7389495" cy="613410"/>
                        </a:xfrm>
                        <a:prstGeom prst="rect">
                          <a:avLst/>
                        </a:prstGeom>
                        <a:solidFill>
                          <a:srgbClr val="4472C4"/>
                        </a:solidFill>
                        <a:ln w="12700" cap="flat" cmpd="sng" algn="ctr">
                          <a:noFill/>
                          <a:prstDash val="solid"/>
                          <a:miter lim="800000"/>
                        </a:ln>
                        <a:effectLst/>
                      </wps:spPr>
                      <wps:txbx>
                        <w:txbxContent>
                          <w:p w14:paraId="218DC1FD" w14:textId="77777777" w:rsidR="00257D43" w:rsidRPr="007F33E3" w:rsidRDefault="00257D43" w:rsidP="00104F94">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5657D7C2" w14:textId="77777777" w:rsidR="00257D43" w:rsidRPr="007F33E3" w:rsidRDefault="00257D43" w:rsidP="00104F94">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02FD06F2" w14:textId="0283D99C" w:rsidR="00257D43" w:rsidRPr="007F33E3" w:rsidRDefault="00257D43" w:rsidP="00104F94">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w:t>
                            </w:r>
                            <w:r w:rsidRPr="007F33E3">
                              <w:rPr>
                                <w:rFonts w:asciiTheme="majorHAnsi" w:hAnsiTheme="majorHAnsi" w:cstheme="majorHAnsi"/>
                                <w:caps/>
                                <w:color w:val="FFFFFF"/>
                                <w:sz w:val="20"/>
                              </w:rPr>
                              <w:t xml:space="preserve"> </w:t>
                            </w:r>
                            <w:r>
                              <w:rPr>
                                <w:rFonts w:asciiTheme="majorHAnsi" w:hAnsiTheme="majorHAnsi" w:cstheme="majorHAnsi"/>
                                <w:color w:val="FFFFFF"/>
                                <w:sz w:val="20"/>
                              </w:rPr>
                              <w:t>RELIGIOUS STUDIES</w:t>
                            </w:r>
                            <w:r>
                              <w:rPr>
                                <w:rFonts w:asciiTheme="majorHAnsi" w:hAnsiTheme="majorHAnsi" w:cstheme="majorHAnsi"/>
                                <w:caps/>
                                <w:color w:val="FFFFFF"/>
                                <w:sz w:val="20"/>
                              </w:rPr>
                              <w:t xml:space="preserve"> - Judaism</w:t>
                            </w:r>
                          </w:p>
                          <w:p w14:paraId="400020BF" w14:textId="77777777" w:rsidR="00257D43" w:rsidRPr="007F33E3" w:rsidRDefault="00257D43" w:rsidP="00104F94">
                            <w:pPr>
                              <w:pStyle w:val="Header"/>
                              <w:rPr>
                                <w:rFonts w:asciiTheme="majorHAnsi" w:hAnsiTheme="majorHAnsi" w:cstheme="majorHAnsi"/>
                                <w:caps/>
                                <w:color w:val="FFFFFF"/>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6" name="Picture 6"/>
                        <pic:cNvPicPr>
                          <a:picLocks noChangeAspect="1"/>
                        </pic:cNvPicPr>
                      </pic:nvPicPr>
                      <pic:blipFill rotWithShape="1">
                        <a:blip r:embed="rId2">
                          <a:extLst>
                            <a:ext uri="{28A0092B-C50C-407E-A947-70E740481C1C}">
                              <a14:useLocalDpi xmlns:a14="http://schemas.microsoft.com/office/drawing/2010/main" val="0"/>
                            </a:ext>
                          </a:extLst>
                        </a:blip>
                        <a:srcRect r="22292" b="7618"/>
                        <a:stretch/>
                      </pic:blipFill>
                      <pic:spPr bwMode="auto">
                        <a:xfrm>
                          <a:off x="8503854" y="-13794"/>
                          <a:ext cx="1024255" cy="49149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923A15B" id="Group 8" o:spid="_x0000_s1026" style="position:absolute;margin-left:.3pt;margin-top:.55pt;width:750.25pt;height:49.4pt;z-index:251663872;mso-width-relative:margin;mso-height-relative:margin" coordorigin=",-137" coordsize="95281,627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zsAAAAAUmdodGxvbmcAAAM7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DFhJQ0NfUFJPRklMRQABAQAADEhMaW5vAhAAAG1udHJSR0IgWFla&#10;IAfOAAIACQAGADEAAGFjc3BNU0ZUAAAAAElFQyBzUkdCAAAAAAAAAAAAAAAB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7" type="#_x0000_t75" style="position:absolute;width:571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">
                <v:imagedata r:id="rId3" o:title=""/>
              </v:shape>
              <v:rect id="Rectangle 197" o:spid="_x0000_s1028" style="position:absolute;left:9301;width:73895;height:6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" fillcolor="#4472c4" stroked="f" strokeweight="1pt">
                <v:textbox>
                  <w:txbxContent>
                    <w:p w14:paraId="218DC1FD" w14:textId="77777777" w:rsidR="00D04CA5" w:rsidRPr="007F33E3" w:rsidRDefault="00D04CA5" w:rsidP="00104F94">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5657D7C2" w14:textId="77777777" w:rsidR="00D04CA5" w:rsidRPr="007F33E3" w:rsidRDefault="00D04CA5" w:rsidP="00104F94">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02FD06F2" w14:textId="0283D99C" w:rsidR="00D04CA5" w:rsidRPr="007F33E3" w:rsidRDefault="00D04CA5" w:rsidP="00104F94">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w:t>
                      </w:r>
                      <w:r w:rsidRPr="007F33E3">
                        <w:rPr>
                          <w:rFonts w:asciiTheme="majorHAnsi" w:hAnsiTheme="majorHAnsi" w:cstheme="majorHAnsi"/>
                          <w:caps/>
                          <w:color w:val="FFFFFF"/>
                          <w:sz w:val="20"/>
                        </w:rPr>
                        <w:t xml:space="preserve"> </w:t>
                      </w:r>
                      <w:r>
                        <w:rPr>
                          <w:rFonts w:asciiTheme="majorHAnsi" w:hAnsiTheme="majorHAnsi" w:cstheme="majorHAnsi"/>
                          <w:color w:val="FFFFFF"/>
                          <w:sz w:val="20"/>
                        </w:rPr>
                        <w:t>RELIGIOUS STUDIES</w:t>
                      </w:r>
                      <w:r>
                        <w:rPr>
                          <w:rFonts w:asciiTheme="majorHAnsi" w:hAnsiTheme="majorHAnsi" w:cstheme="majorHAnsi"/>
                          <w:caps/>
                          <w:color w:val="FFFFFF"/>
                          <w:sz w:val="20"/>
                        </w:rPr>
                        <w:t xml:space="preserve"> - Judaism</w:t>
                      </w:r>
                    </w:p>
                    <w:p w14:paraId="400020BF" w14:textId="77777777" w:rsidR="00D04CA5" w:rsidRPr="007F33E3" w:rsidRDefault="00D04CA5" w:rsidP="00104F94">
                      <w:pPr>
                        <w:pStyle w:val="Header"/>
                        <w:rPr>
                          <w:rFonts w:asciiTheme="majorHAnsi" w:hAnsiTheme="majorHAnsi" w:cstheme="majorHAnsi"/>
                          <w:caps/>
                          <w:color w:val="FFFFFF"/>
                          <w:sz w:val="20"/>
                        </w:rPr>
                      </w:pPr>
                    </w:p>
                  </w:txbxContent>
                </v:textbox>
              </v:rect>
              <v:shape id="Picture 6" o:spid="_x0000_s1029" type="#_x0000_t75" style="position:absolute;left:85038;top:-137;width:10243;height:4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">
                <v:imagedata r:id="rId4" o:title="" cropbottom="4993f" cropright="14609f"/>
              </v:shape>
            </v:group>
          </w:pict>
        </mc:Fallback>
      </mc:AlternateContent>
    </w:r>
  </w:p>
  <w:p w14:paraId="15645F5C" w14:textId="463B552D" w:rsidR="00257D43" w:rsidRDefault="00257D43" w:rsidP="00B47C24"/>
  <w:p w14:paraId="46AB18EC" w14:textId="420A5488" w:rsidR="00257D43" w:rsidRDefault="00257D43" w:rsidP="00FC2D61">
    <w:pPr>
      <w:tabs>
        <w:tab w:val="left" w:pos="3443"/>
      </w:tabs>
    </w:pPr>
  </w:p>
  <w:p w14:paraId="27570FB0" w14:textId="406DD6E5" w:rsidR="00257D43" w:rsidRDefault="00257D43" w:rsidP="00B47C24"/>
  <w:p w14:paraId="6F19D4DB" w14:textId="77777777" w:rsidR="00257D43" w:rsidRDefault="00257D43" w:rsidP="00B47C24"/>
  <w:p w14:paraId="2015DC31" w14:textId="0CCE7A5E" w:rsidR="00257D43" w:rsidRPr="004327FF" w:rsidRDefault="00257D43" w:rsidP="004327FF">
    <w:r>
      <w:rPr>
        <w:noProof/>
      </w:rPr>
      <mc:AlternateContent>
        <mc:Choice Requires="wps">
          <w:drawing>
            <wp:anchor distT="4294967295" distB="4294967295" distL="114300" distR="114300" simplePos="0" relativeHeight="251654656" behindDoc="0" locked="1" layoutInCell="1" allowOverlap="1" wp14:anchorId="7A9D10A5" wp14:editId="1D0F7768">
              <wp:simplePos x="0" y="0"/>
              <wp:positionH relativeFrom="page">
                <wp:posOffset>0</wp:posOffset>
              </wp:positionH>
              <wp:positionV relativeFrom="page">
                <wp:posOffset>1350009</wp:posOffset>
              </wp:positionV>
              <wp:extent cx="6840220" cy="0"/>
              <wp:effectExtent l="0" t="0" r="17780"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9C30CA7" id="Straight Connector 5" o:spid="_x0000_s1026" style="position:absolute;flip:y;z-index:251654656;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106.3pt" to="538.6pt,1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" strokeweight=".6pt">
              <o:lock v:ext="edit" shapetype="f"/>
              <w10:wrap anchorx="page" anchory="page"/>
              <w10:anchorlock/>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B0FEE7" w14:textId="71FC91A9" w:rsidR="00257D43" w:rsidRDefault="00257D43" w:rsidP="00392991">
    <w:pPr>
      <w:tabs>
        <w:tab w:val="left" w:pos="4601"/>
      </w:tabs>
      <w:rPr>
        <w:noProof/>
      </w:rPr>
    </w:pPr>
    <w:r>
      <w:rPr>
        <w:noProof/>
      </w:rPr>
      <mc:AlternateContent>
        <mc:Choice Requires="wpg">
          <w:drawing>
            <wp:anchor distT="0" distB="0" distL="114300" distR="114300" simplePos="0" relativeHeight="251665920" behindDoc="0" locked="0" layoutInCell="1" allowOverlap="1" wp14:anchorId="016CEE52" wp14:editId="0D324A51">
              <wp:simplePos x="0" y="0"/>
              <wp:positionH relativeFrom="column">
                <wp:posOffset>3810</wp:posOffset>
              </wp:positionH>
              <wp:positionV relativeFrom="paragraph">
                <wp:posOffset>11430</wp:posOffset>
              </wp:positionV>
              <wp:extent cx="9518584" cy="627204"/>
              <wp:effectExtent l="0" t="0" r="6985" b="1905"/>
              <wp:wrapNone/>
              <wp:docPr id="4" name="Group 4"/>
              <wp:cNvGraphicFramePr/>
              <a:graphic xmlns:a="http://schemas.openxmlformats.org/drawingml/2006/main">
                <a:graphicData uri="http://schemas.microsoft.com/office/word/2010/wordprocessingGroup">
                  <wpg:wgp>
                    <wpg:cNvGrpSpPr/>
                    <wpg:grpSpPr>
                      <a:xfrm>
                        <a:off x="0" y="0"/>
                        <a:ext cx="9518584" cy="627204"/>
                        <a:chOff x="0" y="-13794"/>
                        <a:chExt cx="9518584" cy="627204"/>
                      </a:xfrm>
                    </wpg:grpSpPr>
                    <pic:pic xmlns:pic="http://schemas.openxmlformats.org/drawingml/2006/picture">
                      <pic:nvPicPr>
                        <pic:cNvPr id="10" name="Picture 10"/>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wps:wsp>
                      <wps:cNvPr id="11" name="Rectangle 11"/>
                      <wps:cNvSpPr>
                        <a:spLocks/>
                      </wps:cNvSpPr>
                      <wps:spPr>
                        <a:xfrm>
                          <a:off x="930165" y="0"/>
                          <a:ext cx="7389495" cy="613410"/>
                        </a:xfrm>
                        <a:prstGeom prst="rect">
                          <a:avLst/>
                        </a:prstGeom>
                        <a:solidFill>
                          <a:srgbClr val="4472C4"/>
                        </a:solidFill>
                        <a:ln w="12700" cap="flat" cmpd="sng" algn="ctr">
                          <a:noFill/>
                          <a:prstDash val="solid"/>
                          <a:miter lim="800000"/>
                        </a:ln>
                        <a:effectLst/>
                      </wps:spPr>
                      <wps:txbx>
                        <w:txbxContent>
                          <w:p w14:paraId="7F0923B7" w14:textId="77777777" w:rsidR="00257D43" w:rsidRPr="007F33E3" w:rsidRDefault="00257D43" w:rsidP="00074D0D">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1CAC166C" w14:textId="77777777" w:rsidR="00257D43" w:rsidRPr="007F33E3" w:rsidRDefault="00257D43" w:rsidP="00074D0D">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10E4F94A" w14:textId="77777777" w:rsidR="00257D43" w:rsidRPr="007F33E3" w:rsidRDefault="00257D43" w:rsidP="00074D0D">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w:t>
                            </w:r>
                            <w:r w:rsidRPr="007F33E3">
                              <w:rPr>
                                <w:rFonts w:asciiTheme="majorHAnsi" w:hAnsiTheme="majorHAnsi" w:cstheme="majorHAnsi"/>
                                <w:caps/>
                                <w:color w:val="FFFFFF"/>
                                <w:sz w:val="20"/>
                              </w:rPr>
                              <w:t xml:space="preserve"> </w:t>
                            </w:r>
                            <w:r>
                              <w:rPr>
                                <w:rFonts w:asciiTheme="majorHAnsi" w:hAnsiTheme="majorHAnsi" w:cstheme="majorHAnsi"/>
                                <w:color w:val="FFFFFF"/>
                                <w:sz w:val="20"/>
                              </w:rPr>
                              <w:t>RELIGIOUS STUDIES</w:t>
                            </w:r>
                            <w:r>
                              <w:rPr>
                                <w:rFonts w:asciiTheme="majorHAnsi" w:hAnsiTheme="majorHAnsi" w:cstheme="majorHAnsi"/>
                                <w:caps/>
                                <w:color w:val="FFFFFF"/>
                                <w:sz w:val="20"/>
                              </w:rPr>
                              <w:t xml:space="preserve"> - Judaism</w:t>
                            </w:r>
                          </w:p>
                          <w:p w14:paraId="3B3C4D5F" w14:textId="77777777" w:rsidR="00257D43" w:rsidRPr="007F33E3" w:rsidRDefault="00257D43" w:rsidP="00074D0D">
                            <w:pPr>
                              <w:pStyle w:val="Header"/>
                              <w:rPr>
                                <w:rFonts w:asciiTheme="majorHAnsi" w:hAnsiTheme="majorHAnsi" w:cstheme="majorHAnsi"/>
                                <w:caps/>
                                <w:color w:val="FFFFFF"/>
                                <w:sz w:val="20"/>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2" name="Picture 12"/>
                        <pic:cNvPicPr>
                          <a:picLocks noChangeAspect="1"/>
                        </pic:cNvPicPr>
                      </pic:nvPicPr>
                      <pic:blipFill rotWithShape="1">
                        <a:blip r:embed="rId2">
                          <a:extLst>
                            <a:ext uri="{28A0092B-C50C-407E-A947-70E740481C1C}">
                              <a14:useLocalDpi xmlns:a14="http://schemas.microsoft.com/office/drawing/2010/main" val="0"/>
                            </a:ext>
                          </a:extLst>
                        </a:blip>
                        <a:srcRect r="22292" b="7618"/>
                        <a:stretch/>
                      </pic:blipFill>
                      <pic:spPr bwMode="auto">
                        <a:xfrm>
                          <a:off x="8494329" y="-13794"/>
                          <a:ext cx="1024255" cy="49149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016CEE52" id="Group 4" o:spid="_x0000_s1030" style="position:absolute;margin-left:.3pt;margin-top:.9pt;width:749.5pt;height:49.4pt;z-index:251665920;mso-width-relative:margin;mso-height-relative:margin" coordorigin=",-137" coordsize="95185,627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&#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31" type="#_x0000_t75" style="position:absolute;width:571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">
                <v:imagedata r:id="rId3" o:title=""/>
              </v:shape>
              <v:rect id="Rectangle 11" o:spid="_x0000_s1032" style="position:absolute;left:9301;width:73895;height:61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" fillcolor="#4472c4" stroked="f" strokeweight="1pt">
                <v:textbox>
                  <w:txbxContent>
                    <w:p w14:paraId="7F0923B7" w14:textId="77777777" w:rsidR="00D04CA5" w:rsidRPr="007F33E3" w:rsidRDefault="00D04CA5" w:rsidP="00074D0D">
                      <w:pPr>
                        <w:pStyle w:val="Header"/>
                        <w:jc w:val="center"/>
                        <w:rPr>
                          <w:rFonts w:asciiTheme="majorHAnsi" w:hAnsiTheme="majorHAnsi" w:cstheme="majorHAnsi"/>
                          <w:caps/>
                          <w:color w:val="FFFFFF"/>
                          <w:sz w:val="20"/>
                        </w:rPr>
                      </w:pPr>
                      <w:r w:rsidRPr="00AE0796">
                        <w:rPr>
                          <w:caps/>
                          <w:color w:val="FFFFFF"/>
                          <w:sz w:val="28"/>
                          <w:szCs w:val="28"/>
                        </w:rPr>
                        <w:t xml:space="preserve">  </w:t>
                      </w:r>
                      <w:r w:rsidRPr="007F33E3">
                        <w:rPr>
                          <w:rFonts w:asciiTheme="majorHAnsi" w:hAnsiTheme="majorHAnsi" w:cstheme="majorHAnsi"/>
                          <w:caps/>
                          <w:color w:val="FFFFFF"/>
                          <w:sz w:val="20"/>
                        </w:rPr>
                        <w:t>St. Christopher’s RE Department</w:t>
                      </w:r>
                    </w:p>
                    <w:p w14:paraId="1CAC166C" w14:textId="77777777" w:rsidR="00D04CA5" w:rsidRPr="007F33E3" w:rsidRDefault="00D04CA5" w:rsidP="00074D0D">
                      <w:pPr>
                        <w:pStyle w:val="Header"/>
                        <w:jc w:val="center"/>
                        <w:rPr>
                          <w:rFonts w:asciiTheme="majorHAnsi" w:hAnsiTheme="majorHAnsi" w:cstheme="majorHAnsi"/>
                          <w:caps/>
                          <w:color w:val="FFFFFF"/>
                          <w:sz w:val="20"/>
                        </w:rPr>
                      </w:pPr>
                      <w:r w:rsidRPr="007F33E3">
                        <w:rPr>
                          <w:rFonts w:asciiTheme="majorHAnsi" w:hAnsiTheme="majorHAnsi" w:cstheme="majorHAnsi"/>
                          <w:caps/>
                          <w:color w:val="FFFFFF"/>
                          <w:sz w:val="20"/>
                        </w:rPr>
                        <w:t xml:space="preserve">(God &amp; Learning-Centred; Purpose-Driven; Pupil-Empowering)   </w:t>
                      </w:r>
                    </w:p>
                    <w:p w14:paraId="10E4F94A" w14:textId="77777777" w:rsidR="00D04CA5" w:rsidRPr="007F33E3" w:rsidRDefault="00D04CA5" w:rsidP="00074D0D">
                      <w:pPr>
                        <w:pStyle w:val="Header"/>
                        <w:jc w:val="center"/>
                        <w:rPr>
                          <w:rFonts w:asciiTheme="majorHAnsi" w:hAnsiTheme="majorHAnsi" w:cstheme="majorHAnsi"/>
                          <w:color w:val="FFFFFF"/>
                          <w:sz w:val="20"/>
                        </w:rPr>
                      </w:pPr>
                      <w:r>
                        <w:rPr>
                          <w:rFonts w:asciiTheme="majorHAnsi" w:hAnsiTheme="majorHAnsi" w:cstheme="majorHAnsi"/>
                          <w:caps/>
                          <w:color w:val="FFFFFF"/>
                          <w:sz w:val="20"/>
                        </w:rPr>
                        <w:t>AQA</w:t>
                      </w:r>
                      <w:r w:rsidRPr="007F33E3">
                        <w:rPr>
                          <w:rFonts w:asciiTheme="majorHAnsi" w:hAnsiTheme="majorHAnsi" w:cstheme="majorHAnsi"/>
                          <w:caps/>
                          <w:color w:val="FFFFFF"/>
                          <w:sz w:val="20"/>
                        </w:rPr>
                        <w:t xml:space="preserve"> </w:t>
                      </w:r>
                      <w:r>
                        <w:rPr>
                          <w:rFonts w:asciiTheme="majorHAnsi" w:hAnsiTheme="majorHAnsi" w:cstheme="majorHAnsi"/>
                          <w:caps/>
                          <w:color w:val="FFFFFF"/>
                          <w:sz w:val="20"/>
                        </w:rPr>
                        <w:t>–</w:t>
                      </w:r>
                      <w:r w:rsidRPr="007F33E3">
                        <w:rPr>
                          <w:rFonts w:asciiTheme="majorHAnsi" w:hAnsiTheme="majorHAnsi" w:cstheme="majorHAnsi"/>
                          <w:caps/>
                          <w:color w:val="FFFFFF"/>
                          <w:sz w:val="20"/>
                        </w:rPr>
                        <w:t xml:space="preserve"> </w:t>
                      </w:r>
                      <w:r>
                        <w:rPr>
                          <w:rFonts w:asciiTheme="majorHAnsi" w:hAnsiTheme="majorHAnsi" w:cstheme="majorHAnsi"/>
                          <w:color w:val="FFFFFF"/>
                          <w:sz w:val="20"/>
                        </w:rPr>
                        <w:t>RELIGIOUS STUDIES</w:t>
                      </w:r>
                      <w:r>
                        <w:rPr>
                          <w:rFonts w:asciiTheme="majorHAnsi" w:hAnsiTheme="majorHAnsi" w:cstheme="majorHAnsi"/>
                          <w:caps/>
                          <w:color w:val="FFFFFF"/>
                          <w:sz w:val="20"/>
                        </w:rPr>
                        <w:t xml:space="preserve"> - Judaism</w:t>
                      </w:r>
                    </w:p>
                    <w:p w14:paraId="3B3C4D5F" w14:textId="77777777" w:rsidR="00D04CA5" w:rsidRPr="007F33E3" w:rsidRDefault="00D04CA5" w:rsidP="00074D0D">
                      <w:pPr>
                        <w:pStyle w:val="Header"/>
                        <w:rPr>
                          <w:rFonts w:asciiTheme="majorHAnsi" w:hAnsiTheme="majorHAnsi" w:cstheme="majorHAnsi"/>
                          <w:caps/>
                          <w:color w:val="FFFFFF"/>
                          <w:sz w:val="20"/>
                        </w:rPr>
                      </w:pPr>
                    </w:p>
                  </w:txbxContent>
                </v:textbox>
              </v:rect>
              <v:shape id="Picture 12" o:spid="_x0000_s1033" type="#_x0000_t75" style="position:absolute;left:84943;top:-137;width:10242;height:491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">
                <v:imagedata r:id="rId4" o:title="" cropbottom="4993f" cropright="14609f"/>
              </v:shape>
            </v:group>
          </w:pict>
        </mc:Fallback>
      </mc:AlternateContent>
    </w:r>
  </w:p>
  <w:p w14:paraId="6D704597" w14:textId="77777777" w:rsidR="00257D43" w:rsidRDefault="00257D43" w:rsidP="00392991">
    <w:pPr>
      <w:tabs>
        <w:tab w:val="left" w:pos="4601"/>
      </w:tabs>
      <w:rPr>
        <w:noProof/>
      </w:rPr>
    </w:pPr>
  </w:p>
  <w:p w14:paraId="07EA4A12" w14:textId="77777777" w:rsidR="00257D43" w:rsidRDefault="00257D43" w:rsidP="00392991">
    <w:pPr>
      <w:tabs>
        <w:tab w:val="left" w:pos="4601"/>
      </w:tabs>
      <w:rPr>
        <w:noProof/>
      </w:rPr>
    </w:pPr>
  </w:p>
  <w:p w14:paraId="1E45B44B" w14:textId="77777777" w:rsidR="00257D43" w:rsidRDefault="00257D43" w:rsidP="00392991">
    <w:pPr>
      <w:tabs>
        <w:tab w:val="left" w:pos="4601"/>
      </w:tabs>
      <w:rPr>
        <w:noProof/>
      </w:rPr>
    </w:pPr>
  </w:p>
  <w:p w14:paraId="06D6F1DB" w14:textId="77777777" w:rsidR="00257D43" w:rsidRDefault="00257D43" w:rsidP="00392991">
    <w:pPr>
      <w:tabs>
        <w:tab w:val="left" w:pos="4601"/>
      </w:tabs>
      <w:rPr>
        <w:noProof/>
      </w:rPr>
    </w:pPr>
  </w:p>
  <w:p w14:paraId="66741622" w14:textId="732252FF" w:rsidR="00257D43" w:rsidRDefault="00257D43" w:rsidP="00392991">
    <w:pPr>
      <w:tabs>
        <w:tab w:val="left" w:pos="4601"/>
      </w:tabs>
    </w:pPr>
    <w:r w:rsidRPr="00424033">
      <w:t xml:space="preserve"> </w:t>
    </w:r>
    <w:r>
      <w:rPr>
        <w:noProof/>
      </w:rPr>
      <mc:AlternateContent>
        <mc:Choice Requires="wps">
          <w:drawing>
            <wp:anchor distT="4294967295" distB="4294967295" distL="114300" distR="114300" simplePos="0" relativeHeight="251653632" behindDoc="0" locked="1" layoutInCell="1" allowOverlap="1" wp14:anchorId="4A65ADA0" wp14:editId="480A58D1">
              <wp:simplePos x="0" y="0"/>
              <wp:positionH relativeFrom="page">
                <wp:posOffset>0</wp:posOffset>
              </wp:positionH>
              <wp:positionV relativeFrom="page">
                <wp:posOffset>1350009</wp:posOffset>
              </wp:positionV>
              <wp:extent cx="6840220" cy="0"/>
              <wp:effectExtent l="0" t="0" r="17780" b="1905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840220" cy="0"/>
                      </a:xfrm>
                      <a:prstGeom prst="line">
                        <a:avLst/>
                      </a:prstGeom>
                      <a:ln w="7620">
                        <a:solidFill>
                          <a:srgbClr val="412878"/>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92E396" id="Straight Connector 1" o:spid="_x0000_s1026" style="position:absolute;flip:y;z-index:251653632;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margin" from="0,106.3pt" to="538.6pt,10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" strokecolor="#412878" strokeweight=".6pt">
              <o:lock v:ext="edit" shapetype="f"/>
              <w10:wrap anchorx="page" anchory="page"/>
              <w10:anchorlock/>
            </v:line>
          </w:pict>
        </mc:Fallback>
      </mc:AlternateContent>
    </w:r>
    <w:r>
      <w:tab/>
    </w:r>
  </w:p>
  <w:p w14:paraId="520F8BA8" w14:textId="77777777" w:rsidR="00257D43" w:rsidRDefault="00257D43" w:rsidP="00392991">
    <w:pPr>
      <w:tabs>
        <w:tab w:val="left" w:pos="460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C23513"/>
    <w:multiLevelType w:val="hybridMultilevel"/>
    <w:tmpl w:val="C8EEF1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02B6739"/>
    <w:multiLevelType w:val="hybridMultilevel"/>
    <w:tmpl w:val="8A52CF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5730065"/>
    <w:multiLevelType w:val="hybridMultilevel"/>
    <w:tmpl w:val="B33CB7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69C1FC0"/>
    <w:multiLevelType w:val="hybridMultilevel"/>
    <w:tmpl w:val="7E32AF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B2F1E18"/>
    <w:multiLevelType w:val="hybridMultilevel"/>
    <w:tmpl w:val="8998F7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EA13C95"/>
    <w:multiLevelType w:val="hybridMultilevel"/>
    <w:tmpl w:val="AC1404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09F18A2"/>
    <w:multiLevelType w:val="hybridMultilevel"/>
    <w:tmpl w:val="6C4AAA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1CC52F8"/>
    <w:multiLevelType w:val="hybridMultilevel"/>
    <w:tmpl w:val="948AD6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A903D9"/>
    <w:multiLevelType w:val="hybridMultilevel"/>
    <w:tmpl w:val="784675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F0164A6"/>
    <w:multiLevelType w:val="hybridMultilevel"/>
    <w:tmpl w:val="109455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FCE2E4C"/>
    <w:multiLevelType w:val="hybridMultilevel"/>
    <w:tmpl w:val="8A36A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435FE1"/>
    <w:multiLevelType w:val="hybridMultilevel"/>
    <w:tmpl w:val="E7C4D0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41E190F"/>
    <w:multiLevelType w:val="hybridMultilevel"/>
    <w:tmpl w:val="647E8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C734402"/>
    <w:multiLevelType w:val="multilevel"/>
    <w:tmpl w:val="B582B822"/>
    <w:numStyleLink w:val="NumbLstBullet"/>
  </w:abstractNum>
  <w:abstractNum w:abstractNumId="14" w15:restartNumberingAfterBreak="0">
    <w:nsid w:val="451E5F6C"/>
    <w:multiLevelType w:val="hybridMultilevel"/>
    <w:tmpl w:val="FFD2D1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B6767B5"/>
    <w:multiLevelType w:val="hybridMultilevel"/>
    <w:tmpl w:val="C12C3A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520D091E"/>
    <w:multiLevelType w:val="hybridMultilevel"/>
    <w:tmpl w:val="049C57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524E471C"/>
    <w:multiLevelType w:val="hybridMultilevel"/>
    <w:tmpl w:val="7B888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2B646FF"/>
    <w:multiLevelType w:val="hybridMultilevel"/>
    <w:tmpl w:val="2758B0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3E00A24"/>
    <w:multiLevelType w:val="hybridMultilevel"/>
    <w:tmpl w:val="66CE58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B081E64"/>
    <w:multiLevelType w:val="multilevel"/>
    <w:tmpl w:val="B582B822"/>
    <w:styleLink w:val="NumbLstBullet"/>
    <w:lvl w:ilvl="0">
      <w:start w:val="1"/>
      <w:numFmt w:val="bullet"/>
      <w:pStyle w:val="Bullet1"/>
      <w:lvlText w:val="–"/>
      <w:lvlJc w:val="left"/>
      <w:pPr>
        <w:ind w:left="284" w:hanging="284"/>
      </w:pPr>
      <w:rPr>
        <w:rFonts w:ascii="Arial" w:hAnsi="Arial" w:hint="default"/>
        <w:color w:val="auto"/>
      </w:rPr>
    </w:lvl>
    <w:lvl w:ilvl="1">
      <w:start w:val="1"/>
      <w:numFmt w:val="none"/>
      <w:suff w:val="nothing"/>
      <w:lvlText w:val=""/>
      <w:lvlJc w:val="left"/>
      <w:pPr>
        <w:ind w:left="284" w:firstLine="0"/>
      </w:pPr>
      <w:rPr>
        <w:rFonts w:hint="default"/>
      </w:rPr>
    </w:lvl>
    <w:lvl w:ilvl="2">
      <w:start w:val="1"/>
      <w:numFmt w:val="none"/>
      <w:suff w:val="nothing"/>
      <w:lvlText w:val=""/>
      <w:lvlJc w:val="left"/>
      <w:pPr>
        <w:ind w:left="284" w:firstLine="0"/>
      </w:pPr>
      <w:rPr>
        <w:rFonts w:hint="default"/>
      </w:rPr>
    </w:lvl>
    <w:lvl w:ilvl="3">
      <w:start w:val="1"/>
      <w:numFmt w:val="none"/>
      <w:suff w:val="nothing"/>
      <w:lvlText w:val=""/>
      <w:lvlJc w:val="left"/>
      <w:pPr>
        <w:ind w:left="284" w:firstLine="0"/>
      </w:pPr>
      <w:rPr>
        <w:rFonts w:hint="default"/>
      </w:rPr>
    </w:lvl>
    <w:lvl w:ilvl="4">
      <w:start w:val="1"/>
      <w:numFmt w:val="none"/>
      <w:suff w:val="nothing"/>
      <w:lvlText w:val=""/>
      <w:lvlJc w:val="left"/>
      <w:pPr>
        <w:ind w:left="284" w:firstLine="0"/>
      </w:pPr>
      <w:rPr>
        <w:rFonts w:hint="default"/>
      </w:rPr>
    </w:lvl>
    <w:lvl w:ilvl="5">
      <w:start w:val="1"/>
      <w:numFmt w:val="none"/>
      <w:suff w:val="nothing"/>
      <w:lvlText w:val=""/>
      <w:lvlJc w:val="left"/>
      <w:pPr>
        <w:ind w:left="284" w:firstLine="0"/>
      </w:pPr>
      <w:rPr>
        <w:rFonts w:hint="default"/>
      </w:rPr>
    </w:lvl>
    <w:lvl w:ilvl="6">
      <w:start w:val="1"/>
      <w:numFmt w:val="none"/>
      <w:suff w:val="nothing"/>
      <w:lvlText w:val=""/>
      <w:lvlJc w:val="left"/>
      <w:pPr>
        <w:ind w:left="284" w:firstLine="0"/>
      </w:pPr>
      <w:rPr>
        <w:rFonts w:hint="default"/>
      </w:rPr>
    </w:lvl>
    <w:lvl w:ilvl="7">
      <w:start w:val="1"/>
      <w:numFmt w:val="none"/>
      <w:suff w:val="nothing"/>
      <w:lvlText w:val=""/>
      <w:lvlJc w:val="left"/>
      <w:pPr>
        <w:ind w:left="284" w:firstLine="0"/>
      </w:pPr>
      <w:rPr>
        <w:rFonts w:hint="default"/>
      </w:rPr>
    </w:lvl>
    <w:lvl w:ilvl="8">
      <w:start w:val="1"/>
      <w:numFmt w:val="none"/>
      <w:suff w:val="nothing"/>
      <w:lvlText w:val=""/>
      <w:lvlJc w:val="left"/>
      <w:pPr>
        <w:ind w:left="284" w:firstLine="0"/>
      </w:pPr>
      <w:rPr>
        <w:rFonts w:hint="default"/>
      </w:rPr>
    </w:lvl>
  </w:abstractNum>
  <w:abstractNum w:abstractNumId="21" w15:restartNumberingAfterBreak="0">
    <w:nsid w:val="5B5B7BC3"/>
    <w:multiLevelType w:val="hybridMultilevel"/>
    <w:tmpl w:val="85C67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E193EF4"/>
    <w:multiLevelType w:val="hybridMultilevel"/>
    <w:tmpl w:val="C268BA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83C0497"/>
    <w:multiLevelType w:val="hybridMultilevel"/>
    <w:tmpl w:val="735C1782"/>
    <w:lvl w:ilvl="0" w:tplc="08090001">
      <w:start w:val="1"/>
      <w:numFmt w:val="bullet"/>
      <w:lvlText w:val=""/>
      <w:lvlJc w:val="left"/>
      <w:pPr>
        <w:ind w:left="78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tentative="1">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24" w15:restartNumberingAfterBreak="0">
    <w:nsid w:val="6A9073D9"/>
    <w:multiLevelType w:val="hybridMultilevel"/>
    <w:tmpl w:val="5C8869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6E76645E"/>
    <w:multiLevelType w:val="hybridMultilevel"/>
    <w:tmpl w:val="62F0F6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3C46E1D"/>
    <w:multiLevelType w:val="hybridMultilevel"/>
    <w:tmpl w:val="2ECCB5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3C63661"/>
    <w:multiLevelType w:val="hybridMultilevel"/>
    <w:tmpl w:val="DF50A5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7A084D89"/>
    <w:multiLevelType w:val="hybridMultilevel"/>
    <w:tmpl w:val="EC3C6B86"/>
    <w:lvl w:ilvl="0" w:tplc="71FE77F2">
      <w:numFmt w:val="bullet"/>
      <w:lvlText w:val="-"/>
      <w:lvlJc w:val="left"/>
      <w:pPr>
        <w:ind w:left="1080" w:hanging="360"/>
      </w:pPr>
      <w:rPr>
        <w:rFonts w:ascii="Arial" w:eastAsia="Times New Roman"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num w:numId="1" w16cid:durableId="327103240">
    <w:abstractNumId w:val="20"/>
  </w:num>
  <w:num w:numId="2" w16cid:durableId="1048725662">
    <w:abstractNumId w:val="13"/>
  </w:num>
  <w:num w:numId="3" w16cid:durableId="2078244244">
    <w:abstractNumId w:val="11"/>
  </w:num>
  <w:num w:numId="4" w16cid:durableId="320089162">
    <w:abstractNumId w:val="7"/>
  </w:num>
  <w:num w:numId="5" w16cid:durableId="708994381">
    <w:abstractNumId w:val="9"/>
  </w:num>
  <w:num w:numId="6" w16cid:durableId="58943761">
    <w:abstractNumId w:val="14"/>
  </w:num>
  <w:num w:numId="7" w16cid:durableId="795836331">
    <w:abstractNumId w:val="26"/>
  </w:num>
  <w:num w:numId="8" w16cid:durableId="479930755">
    <w:abstractNumId w:val="21"/>
  </w:num>
  <w:num w:numId="9" w16cid:durableId="1717270324">
    <w:abstractNumId w:val="25"/>
  </w:num>
  <w:num w:numId="10" w16cid:durableId="1152719046">
    <w:abstractNumId w:val="8"/>
  </w:num>
  <w:num w:numId="11" w16cid:durableId="1613898268">
    <w:abstractNumId w:val="28"/>
  </w:num>
  <w:num w:numId="12" w16cid:durableId="1429042482">
    <w:abstractNumId w:val="2"/>
  </w:num>
  <w:num w:numId="13" w16cid:durableId="2030637571">
    <w:abstractNumId w:val="18"/>
  </w:num>
  <w:num w:numId="14" w16cid:durableId="21708550">
    <w:abstractNumId w:val="22"/>
  </w:num>
  <w:num w:numId="15" w16cid:durableId="1280455374">
    <w:abstractNumId w:val="0"/>
  </w:num>
  <w:num w:numId="16" w16cid:durableId="1002003480">
    <w:abstractNumId w:val="3"/>
  </w:num>
  <w:num w:numId="17" w16cid:durableId="283774654">
    <w:abstractNumId w:val="23"/>
  </w:num>
  <w:num w:numId="18" w16cid:durableId="1138645712">
    <w:abstractNumId w:val="5"/>
  </w:num>
  <w:num w:numId="19" w16cid:durableId="1150249768">
    <w:abstractNumId w:val="10"/>
  </w:num>
  <w:num w:numId="20" w16cid:durableId="2122719807">
    <w:abstractNumId w:val="24"/>
  </w:num>
  <w:num w:numId="21" w16cid:durableId="1852794179">
    <w:abstractNumId w:val="15"/>
  </w:num>
  <w:num w:numId="22" w16cid:durableId="1175876184">
    <w:abstractNumId w:val="19"/>
  </w:num>
  <w:num w:numId="23" w16cid:durableId="345714490">
    <w:abstractNumId w:val="12"/>
  </w:num>
  <w:num w:numId="24" w16cid:durableId="1426224015">
    <w:abstractNumId w:val="6"/>
  </w:num>
  <w:num w:numId="25" w16cid:durableId="1408454682">
    <w:abstractNumId w:val="4"/>
  </w:num>
  <w:num w:numId="26" w16cid:durableId="2134863266">
    <w:abstractNumId w:val="27"/>
  </w:num>
  <w:num w:numId="27" w16cid:durableId="156463557">
    <w:abstractNumId w:val="17"/>
  </w:num>
  <w:num w:numId="28" w16cid:durableId="1426611459">
    <w:abstractNumId w:val="1"/>
  </w:num>
  <w:num w:numId="29" w16cid:durableId="849685084">
    <w:abstractNumId w:val="16"/>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saveSubsetFonts/>
  <w:proofState w:spelling="clean" w:grammar="clean"/>
  <w:attachedTemplate r:id="rId1"/>
  <w:stylePaneFormatFilter w:val="7004" w:allStyles="0" w:customStyles="0" w:latentStyles="1" w:stylesInUse="0" w:headingStyles="0" w:numberingStyles="0" w:tableStyles="0" w:directFormattingOnRuns="0" w:directFormattingOnParagraphs="0" w:directFormattingOnNumbering="0" w:directFormattingOnTables="0" w:clearFormatting="1" w:top3HeadingStyles="1" w:visibleStyles="1" w:alternateStyleNames="0"/>
  <w:defaultTabStop w:val="720"/>
  <w:drawingGridHorizontalSpacing w:val="181"/>
  <w:drawingGridVerticalSpacing w:val="181"/>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QAOffice" w:val="Ashburton Park Manchester"/>
    <w:docVar w:name="Background" w:val="On"/>
    <w:docVar w:name="CurrentTemplateName" w:val="AQA New Letterhead.dotm"/>
    <w:docVar w:name="CurrentTemplateVersion" w:val="1.0"/>
    <w:docVar w:name="DocTemplateName" w:val="AQA New Letterhead.dotm"/>
    <w:docVar w:name="InitialTemplateName" w:val="AQA New Letterhead.dotm"/>
    <w:docVar w:name="InitialTemplateVersion" w:val="1.0"/>
    <w:docVar w:name="PandC" w:val="True"/>
    <w:docVar w:name="References" w:val="True"/>
    <w:docVar w:name="Subject" w:val="True"/>
  </w:docVars>
  <w:rsids>
    <w:rsidRoot w:val="00822BDC"/>
    <w:rsid w:val="00000CFD"/>
    <w:rsid w:val="00002673"/>
    <w:rsid w:val="00003252"/>
    <w:rsid w:val="000037BB"/>
    <w:rsid w:val="0000466B"/>
    <w:rsid w:val="00012A59"/>
    <w:rsid w:val="00020105"/>
    <w:rsid w:val="00034E2E"/>
    <w:rsid w:val="000352AD"/>
    <w:rsid w:val="0004109A"/>
    <w:rsid w:val="0004266A"/>
    <w:rsid w:val="00053468"/>
    <w:rsid w:val="00057BAE"/>
    <w:rsid w:val="00066285"/>
    <w:rsid w:val="000747A9"/>
    <w:rsid w:val="00074D0D"/>
    <w:rsid w:val="000801D7"/>
    <w:rsid w:val="00081166"/>
    <w:rsid w:val="0008179C"/>
    <w:rsid w:val="00084217"/>
    <w:rsid w:val="00084E8F"/>
    <w:rsid w:val="00085F1F"/>
    <w:rsid w:val="000867FD"/>
    <w:rsid w:val="00091108"/>
    <w:rsid w:val="00095511"/>
    <w:rsid w:val="000A1526"/>
    <w:rsid w:val="000A29DB"/>
    <w:rsid w:val="000A75BA"/>
    <w:rsid w:val="000C17FF"/>
    <w:rsid w:val="000C5753"/>
    <w:rsid w:val="000D04F5"/>
    <w:rsid w:val="000D10F8"/>
    <w:rsid w:val="000D2DAC"/>
    <w:rsid w:val="000D31E8"/>
    <w:rsid w:val="000D432C"/>
    <w:rsid w:val="000E074C"/>
    <w:rsid w:val="000E11B4"/>
    <w:rsid w:val="000E524D"/>
    <w:rsid w:val="000E6A4B"/>
    <w:rsid w:val="000F4723"/>
    <w:rsid w:val="000F5235"/>
    <w:rsid w:val="00101028"/>
    <w:rsid w:val="001014CC"/>
    <w:rsid w:val="00102FA5"/>
    <w:rsid w:val="00104F94"/>
    <w:rsid w:val="0011604E"/>
    <w:rsid w:val="00120495"/>
    <w:rsid w:val="00121F8A"/>
    <w:rsid w:val="00125B03"/>
    <w:rsid w:val="00132641"/>
    <w:rsid w:val="00137CE5"/>
    <w:rsid w:val="00150996"/>
    <w:rsid w:val="00150F54"/>
    <w:rsid w:val="00155017"/>
    <w:rsid w:val="00155462"/>
    <w:rsid w:val="0015690C"/>
    <w:rsid w:val="00157D52"/>
    <w:rsid w:val="00164232"/>
    <w:rsid w:val="00171E6D"/>
    <w:rsid w:val="00177F60"/>
    <w:rsid w:val="001842B1"/>
    <w:rsid w:val="0018530B"/>
    <w:rsid w:val="00186651"/>
    <w:rsid w:val="00187EE5"/>
    <w:rsid w:val="00190E4B"/>
    <w:rsid w:val="001924C0"/>
    <w:rsid w:val="0019404D"/>
    <w:rsid w:val="0019481B"/>
    <w:rsid w:val="001A3037"/>
    <w:rsid w:val="001A348C"/>
    <w:rsid w:val="001A3629"/>
    <w:rsid w:val="001A4342"/>
    <w:rsid w:val="001A569F"/>
    <w:rsid w:val="001A6C6D"/>
    <w:rsid w:val="001A6D81"/>
    <w:rsid w:val="001B2CD6"/>
    <w:rsid w:val="001B509A"/>
    <w:rsid w:val="001B60AA"/>
    <w:rsid w:val="001C164B"/>
    <w:rsid w:val="001C3027"/>
    <w:rsid w:val="001C5B15"/>
    <w:rsid w:val="001C6FE6"/>
    <w:rsid w:val="001D20F7"/>
    <w:rsid w:val="001D2B08"/>
    <w:rsid w:val="001D3990"/>
    <w:rsid w:val="001D69FA"/>
    <w:rsid w:val="001D7CB9"/>
    <w:rsid w:val="001E2A0E"/>
    <w:rsid w:val="001F10FD"/>
    <w:rsid w:val="001F1B5D"/>
    <w:rsid w:val="001F56D0"/>
    <w:rsid w:val="0020068B"/>
    <w:rsid w:val="00203066"/>
    <w:rsid w:val="00203981"/>
    <w:rsid w:val="00203A10"/>
    <w:rsid w:val="002120B0"/>
    <w:rsid w:val="00214F2F"/>
    <w:rsid w:val="002203FA"/>
    <w:rsid w:val="002307B7"/>
    <w:rsid w:val="00232B68"/>
    <w:rsid w:val="00235968"/>
    <w:rsid w:val="00237778"/>
    <w:rsid w:val="002441D0"/>
    <w:rsid w:val="0024766A"/>
    <w:rsid w:val="0025245D"/>
    <w:rsid w:val="002529FF"/>
    <w:rsid w:val="002530A2"/>
    <w:rsid w:val="00255A82"/>
    <w:rsid w:val="002570F3"/>
    <w:rsid w:val="00257D43"/>
    <w:rsid w:val="00264C50"/>
    <w:rsid w:val="00266E14"/>
    <w:rsid w:val="002707F1"/>
    <w:rsid w:val="002732C2"/>
    <w:rsid w:val="002829FC"/>
    <w:rsid w:val="002859EE"/>
    <w:rsid w:val="00287875"/>
    <w:rsid w:val="002A193D"/>
    <w:rsid w:val="002A45F9"/>
    <w:rsid w:val="002A4C3B"/>
    <w:rsid w:val="002A7D6D"/>
    <w:rsid w:val="002B1243"/>
    <w:rsid w:val="002B4E4D"/>
    <w:rsid w:val="002C095A"/>
    <w:rsid w:val="002C3520"/>
    <w:rsid w:val="002C54C6"/>
    <w:rsid w:val="002C74DE"/>
    <w:rsid w:val="002C750D"/>
    <w:rsid w:val="002D189E"/>
    <w:rsid w:val="002D44A1"/>
    <w:rsid w:val="002D46F6"/>
    <w:rsid w:val="002D4B66"/>
    <w:rsid w:val="002E117F"/>
    <w:rsid w:val="002E5C30"/>
    <w:rsid w:val="002F16DF"/>
    <w:rsid w:val="002F4A39"/>
    <w:rsid w:val="002F6631"/>
    <w:rsid w:val="00311719"/>
    <w:rsid w:val="003143EB"/>
    <w:rsid w:val="00314E88"/>
    <w:rsid w:val="00320F22"/>
    <w:rsid w:val="00324BDF"/>
    <w:rsid w:val="0032681E"/>
    <w:rsid w:val="003268A4"/>
    <w:rsid w:val="003332EC"/>
    <w:rsid w:val="00336AB8"/>
    <w:rsid w:val="00343F45"/>
    <w:rsid w:val="003444AF"/>
    <w:rsid w:val="003544B7"/>
    <w:rsid w:val="003546A0"/>
    <w:rsid w:val="00355A55"/>
    <w:rsid w:val="00367416"/>
    <w:rsid w:val="00377578"/>
    <w:rsid w:val="00384229"/>
    <w:rsid w:val="00385FBB"/>
    <w:rsid w:val="0039228E"/>
    <w:rsid w:val="00392991"/>
    <w:rsid w:val="00396B1F"/>
    <w:rsid w:val="00397DA8"/>
    <w:rsid w:val="003A08A5"/>
    <w:rsid w:val="003A3B10"/>
    <w:rsid w:val="003A764F"/>
    <w:rsid w:val="003B2F6C"/>
    <w:rsid w:val="003B3C98"/>
    <w:rsid w:val="003B58F8"/>
    <w:rsid w:val="003B66B3"/>
    <w:rsid w:val="003B6B4F"/>
    <w:rsid w:val="003C0BF7"/>
    <w:rsid w:val="003C4E4A"/>
    <w:rsid w:val="003D17A6"/>
    <w:rsid w:val="003D2194"/>
    <w:rsid w:val="003D2974"/>
    <w:rsid w:val="003D5B11"/>
    <w:rsid w:val="003D70EB"/>
    <w:rsid w:val="003E7E7D"/>
    <w:rsid w:val="003F0B60"/>
    <w:rsid w:val="003F32F9"/>
    <w:rsid w:val="003F6027"/>
    <w:rsid w:val="003F63E7"/>
    <w:rsid w:val="003F6462"/>
    <w:rsid w:val="003F753F"/>
    <w:rsid w:val="00401739"/>
    <w:rsid w:val="00401B85"/>
    <w:rsid w:val="00402ED1"/>
    <w:rsid w:val="00403251"/>
    <w:rsid w:val="00404726"/>
    <w:rsid w:val="004124FE"/>
    <w:rsid w:val="004134C2"/>
    <w:rsid w:val="004152B4"/>
    <w:rsid w:val="00424033"/>
    <w:rsid w:val="0042473B"/>
    <w:rsid w:val="004247C0"/>
    <w:rsid w:val="00424D69"/>
    <w:rsid w:val="004256D8"/>
    <w:rsid w:val="00430928"/>
    <w:rsid w:val="004327FF"/>
    <w:rsid w:val="00433A06"/>
    <w:rsid w:val="00434FD1"/>
    <w:rsid w:val="00437C10"/>
    <w:rsid w:val="00440062"/>
    <w:rsid w:val="00440C67"/>
    <w:rsid w:val="00445737"/>
    <w:rsid w:val="0044695B"/>
    <w:rsid w:val="00452E7B"/>
    <w:rsid w:val="004539E4"/>
    <w:rsid w:val="00460B34"/>
    <w:rsid w:val="00460D78"/>
    <w:rsid w:val="004626BB"/>
    <w:rsid w:val="00466C8D"/>
    <w:rsid w:val="00466DB5"/>
    <w:rsid w:val="004676E5"/>
    <w:rsid w:val="00470515"/>
    <w:rsid w:val="00474E9E"/>
    <w:rsid w:val="00477CEC"/>
    <w:rsid w:val="004801FD"/>
    <w:rsid w:val="00482334"/>
    <w:rsid w:val="00487B22"/>
    <w:rsid w:val="00493E19"/>
    <w:rsid w:val="004954AC"/>
    <w:rsid w:val="004A0BA5"/>
    <w:rsid w:val="004A37E3"/>
    <w:rsid w:val="004B1222"/>
    <w:rsid w:val="004C25DB"/>
    <w:rsid w:val="004C5B80"/>
    <w:rsid w:val="004C6F89"/>
    <w:rsid w:val="004D2AA3"/>
    <w:rsid w:val="004D6AE4"/>
    <w:rsid w:val="004D6FE5"/>
    <w:rsid w:val="004D744D"/>
    <w:rsid w:val="004E23C4"/>
    <w:rsid w:val="004E2B57"/>
    <w:rsid w:val="004E538C"/>
    <w:rsid w:val="004F1A77"/>
    <w:rsid w:val="004F3689"/>
    <w:rsid w:val="005017B0"/>
    <w:rsid w:val="005104BC"/>
    <w:rsid w:val="00511C9F"/>
    <w:rsid w:val="0051749E"/>
    <w:rsid w:val="00523DBF"/>
    <w:rsid w:val="00525B86"/>
    <w:rsid w:val="005322E1"/>
    <w:rsid w:val="005403D3"/>
    <w:rsid w:val="00546239"/>
    <w:rsid w:val="0055048D"/>
    <w:rsid w:val="0055448F"/>
    <w:rsid w:val="00554691"/>
    <w:rsid w:val="00555B55"/>
    <w:rsid w:val="0056593E"/>
    <w:rsid w:val="00565D58"/>
    <w:rsid w:val="00574EAF"/>
    <w:rsid w:val="005760E7"/>
    <w:rsid w:val="0058009C"/>
    <w:rsid w:val="0058099A"/>
    <w:rsid w:val="00580CD5"/>
    <w:rsid w:val="0058157F"/>
    <w:rsid w:val="00581E15"/>
    <w:rsid w:val="00582299"/>
    <w:rsid w:val="005844CE"/>
    <w:rsid w:val="00594E72"/>
    <w:rsid w:val="00595B1D"/>
    <w:rsid w:val="005A058F"/>
    <w:rsid w:val="005A18BB"/>
    <w:rsid w:val="005A18D1"/>
    <w:rsid w:val="005A28F6"/>
    <w:rsid w:val="005A3334"/>
    <w:rsid w:val="005A444C"/>
    <w:rsid w:val="005B035C"/>
    <w:rsid w:val="005B05A9"/>
    <w:rsid w:val="005B0BAA"/>
    <w:rsid w:val="005B7FF2"/>
    <w:rsid w:val="005C3598"/>
    <w:rsid w:val="005D1E1E"/>
    <w:rsid w:val="005D4826"/>
    <w:rsid w:val="005D751B"/>
    <w:rsid w:val="005E0D2F"/>
    <w:rsid w:val="005E68DC"/>
    <w:rsid w:val="005E728C"/>
    <w:rsid w:val="005F7C65"/>
    <w:rsid w:val="00601B41"/>
    <w:rsid w:val="00602329"/>
    <w:rsid w:val="00605F7D"/>
    <w:rsid w:val="00611C49"/>
    <w:rsid w:val="0061364A"/>
    <w:rsid w:val="006145BD"/>
    <w:rsid w:val="0061508F"/>
    <w:rsid w:val="006154DF"/>
    <w:rsid w:val="00617CB8"/>
    <w:rsid w:val="00630E3B"/>
    <w:rsid w:val="00632D2C"/>
    <w:rsid w:val="006359C6"/>
    <w:rsid w:val="00636088"/>
    <w:rsid w:val="00641E75"/>
    <w:rsid w:val="00642C48"/>
    <w:rsid w:val="006475A6"/>
    <w:rsid w:val="006536B5"/>
    <w:rsid w:val="00656AA4"/>
    <w:rsid w:val="00657C28"/>
    <w:rsid w:val="006610EE"/>
    <w:rsid w:val="006612C1"/>
    <w:rsid w:val="0066404E"/>
    <w:rsid w:val="0067559E"/>
    <w:rsid w:val="00676815"/>
    <w:rsid w:val="0067720F"/>
    <w:rsid w:val="0068644C"/>
    <w:rsid w:val="0069089C"/>
    <w:rsid w:val="006925E2"/>
    <w:rsid w:val="006A5BE3"/>
    <w:rsid w:val="006A7B73"/>
    <w:rsid w:val="006B1E91"/>
    <w:rsid w:val="006B24D1"/>
    <w:rsid w:val="006C1AF3"/>
    <w:rsid w:val="006C563B"/>
    <w:rsid w:val="006D0FBF"/>
    <w:rsid w:val="006D2BBD"/>
    <w:rsid w:val="006E0250"/>
    <w:rsid w:val="006E7E4C"/>
    <w:rsid w:val="006F082A"/>
    <w:rsid w:val="006F140D"/>
    <w:rsid w:val="007019FB"/>
    <w:rsid w:val="00703FD5"/>
    <w:rsid w:val="00704347"/>
    <w:rsid w:val="00710BD2"/>
    <w:rsid w:val="00711FB0"/>
    <w:rsid w:val="007123C6"/>
    <w:rsid w:val="007158F7"/>
    <w:rsid w:val="007215B1"/>
    <w:rsid w:val="00725E20"/>
    <w:rsid w:val="00727C42"/>
    <w:rsid w:val="007304B7"/>
    <w:rsid w:val="007327E8"/>
    <w:rsid w:val="00751F75"/>
    <w:rsid w:val="007522C9"/>
    <w:rsid w:val="0075326A"/>
    <w:rsid w:val="007536CF"/>
    <w:rsid w:val="00754136"/>
    <w:rsid w:val="00757D53"/>
    <w:rsid w:val="00757F83"/>
    <w:rsid w:val="007617E9"/>
    <w:rsid w:val="00767638"/>
    <w:rsid w:val="00772319"/>
    <w:rsid w:val="007739A8"/>
    <w:rsid w:val="00774FD5"/>
    <w:rsid w:val="007806FA"/>
    <w:rsid w:val="00786A19"/>
    <w:rsid w:val="00794E95"/>
    <w:rsid w:val="00795A2D"/>
    <w:rsid w:val="007A202A"/>
    <w:rsid w:val="007A41F8"/>
    <w:rsid w:val="007B190F"/>
    <w:rsid w:val="007B1D78"/>
    <w:rsid w:val="007B5823"/>
    <w:rsid w:val="007C0002"/>
    <w:rsid w:val="007C15D1"/>
    <w:rsid w:val="007D212F"/>
    <w:rsid w:val="007E03AF"/>
    <w:rsid w:val="007E5F1D"/>
    <w:rsid w:val="007E625D"/>
    <w:rsid w:val="007E6F8E"/>
    <w:rsid w:val="007F0399"/>
    <w:rsid w:val="007F2E21"/>
    <w:rsid w:val="007F4940"/>
    <w:rsid w:val="007F6654"/>
    <w:rsid w:val="007F6BF2"/>
    <w:rsid w:val="00801673"/>
    <w:rsid w:val="00803138"/>
    <w:rsid w:val="0080396A"/>
    <w:rsid w:val="00803EC4"/>
    <w:rsid w:val="00807CD7"/>
    <w:rsid w:val="008130CD"/>
    <w:rsid w:val="008150E0"/>
    <w:rsid w:val="008173B7"/>
    <w:rsid w:val="00817E2D"/>
    <w:rsid w:val="00820DF9"/>
    <w:rsid w:val="00821AE1"/>
    <w:rsid w:val="00822BDC"/>
    <w:rsid w:val="00822FF2"/>
    <w:rsid w:val="00824D37"/>
    <w:rsid w:val="00825247"/>
    <w:rsid w:val="008271F5"/>
    <w:rsid w:val="00832C38"/>
    <w:rsid w:val="008365CC"/>
    <w:rsid w:val="00840BF9"/>
    <w:rsid w:val="00842F7B"/>
    <w:rsid w:val="00852843"/>
    <w:rsid w:val="00855BEA"/>
    <w:rsid w:val="0086108E"/>
    <w:rsid w:val="00861684"/>
    <w:rsid w:val="00861EEB"/>
    <w:rsid w:val="00862562"/>
    <w:rsid w:val="008709F4"/>
    <w:rsid w:val="00871A76"/>
    <w:rsid w:val="00872BB4"/>
    <w:rsid w:val="00872D12"/>
    <w:rsid w:val="00872D75"/>
    <w:rsid w:val="00877132"/>
    <w:rsid w:val="008905ED"/>
    <w:rsid w:val="00894B22"/>
    <w:rsid w:val="008A3368"/>
    <w:rsid w:val="008A6ED6"/>
    <w:rsid w:val="008B7726"/>
    <w:rsid w:val="008C1815"/>
    <w:rsid w:val="008C413A"/>
    <w:rsid w:val="008C5C06"/>
    <w:rsid w:val="008D72F1"/>
    <w:rsid w:val="008E0567"/>
    <w:rsid w:val="008E0DF8"/>
    <w:rsid w:val="008E1FC9"/>
    <w:rsid w:val="008F17DD"/>
    <w:rsid w:val="008F4449"/>
    <w:rsid w:val="009007AF"/>
    <w:rsid w:val="0090528E"/>
    <w:rsid w:val="00905F34"/>
    <w:rsid w:val="00906356"/>
    <w:rsid w:val="00906421"/>
    <w:rsid w:val="009078C9"/>
    <w:rsid w:val="009117E5"/>
    <w:rsid w:val="00911BB6"/>
    <w:rsid w:val="00913180"/>
    <w:rsid w:val="00915BD0"/>
    <w:rsid w:val="009161E9"/>
    <w:rsid w:val="00916F68"/>
    <w:rsid w:val="009206AC"/>
    <w:rsid w:val="00921886"/>
    <w:rsid w:val="0092198F"/>
    <w:rsid w:val="00924692"/>
    <w:rsid w:val="00926337"/>
    <w:rsid w:val="00930825"/>
    <w:rsid w:val="00946CE8"/>
    <w:rsid w:val="00955F08"/>
    <w:rsid w:val="00960207"/>
    <w:rsid w:val="0096383E"/>
    <w:rsid w:val="00964F9E"/>
    <w:rsid w:val="00970C40"/>
    <w:rsid w:val="00972B00"/>
    <w:rsid w:val="00973254"/>
    <w:rsid w:val="00974922"/>
    <w:rsid w:val="00974E18"/>
    <w:rsid w:val="00975031"/>
    <w:rsid w:val="0097698A"/>
    <w:rsid w:val="0098173F"/>
    <w:rsid w:val="00984CFF"/>
    <w:rsid w:val="009934EB"/>
    <w:rsid w:val="00993A2A"/>
    <w:rsid w:val="009A1AD0"/>
    <w:rsid w:val="009A43A2"/>
    <w:rsid w:val="009A5893"/>
    <w:rsid w:val="009A72CE"/>
    <w:rsid w:val="009A790B"/>
    <w:rsid w:val="009A7D82"/>
    <w:rsid w:val="009B033F"/>
    <w:rsid w:val="009B2DA0"/>
    <w:rsid w:val="009C1378"/>
    <w:rsid w:val="009C4074"/>
    <w:rsid w:val="009C5618"/>
    <w:rsid w:val="009C5684"/>
    <w:rsid w:val="009C7D2D"/>
    <w:rsid w:val="009D4842"/>
    <w:rsid w:val="009D6261"/>
    <w:rsid w:val="009D7AA0"/>
    <w:rsid w:val="009E1AEA"/>
    <w:rsid w:val="009F6138"/>
    <w:rsid w:val="00A009BD"/>
    <w:rsid w:val="00A0152B"/>
    <w:rsid w:val="00A135E0"/>
    <w:rsid w:val="00A1456D"/>
    <w:rsid w:val="00A20821"/>
    <w:rsid w:val="00A24B69"/>
    <w:rsid w:val="00A2638F"/>
    <w:rsid w:val="00A45968"/>
    <w:rsid w:val="00A45EA5"/>
    <w:rsid w:val="00A50826"/>
    <w:rsid w:val="00A52CB5"/>
    <w:rsid w:val="00A578FB"/>
    <w:rsid w:val="00A5797F"/>
    <w:rsid w:val="00A57B9A"/>
    <w:rsid w:val="00A664F1"/>
    <w:rsid w:val="00A71A10"/>
    <w:rsid w:val="00A73C97"/>
    <w:rsid w:val="00A74226"/>
    <w:rsid w:val="00A77D79"/>
    <w:rsid w:val="00A77F3E"/>
    <w:rsid w:val="00A8331B"/>
    <w:rsid w:val="00A84455"/>
    <w:rsid w:val="00A84866"/>
    <w:rsid w:val="00A84C40"/>
    <w:rsid w:val="00A85301"/>
    <w:rsid w:val="00A87E95"/>
    <w:rsid w:val="00A944D3"/>
    <w:rsid w:val="00A961B6"/>
    <w:rsid w:val="00AA3CD7"/>
    <w:rsid w:val="00AA58A1"/>
    <w:rsid w:val="00AA7A1B"/>
    <w:rsid w:val="00AA7DD1"/>
    <w:rsid w:val="00AB0518"/>
    <w:rsid w:val="00AC0898"/>
    <w:rsid w:val="00AC1DBB"/>
    <w:rsid w:val="00AD2F63"/>
    <w:rsid w:val="00AD60A8"/>
    <w:rsid w:val="00AE081F"/>
    <w:rsid w:val="00AE0B57"/>
    <w:rsid w:val="00AE4C05"/>
    <w:rsid w:val="00AE5EBE"/>
    <w:rsid w:val="00AF0167"/>
    <w:rsid w:val="00AF19DB"/>
    <w:rsid w:val="00AF2C24"/>
    <w:rsid w:val="00AF67FA"/>
    <w:rsid w:val="00B012E3"/>
    <w:rsid w:val="00B0489E"/>
    <w:rsid w:val="00B14695"/>
    <w:rsid w:val="00B16E3C"/>
    <w:rsid w:val="00B21296"/>
    <w:rsid w:val="00B261F9"/>
    <w:rsid w:val="00B3661E"/>
    <w:rsid w:val="00B379AA"/>
    <w:rsid w:val="00B4021E"/>
    <w:rsid w:val="00B40C51"/>
    <w:rsid w:val="00B438DF"/>
    <w:rsid w:val="00B440A2"/>
    <w:rsid w:val="00B44171"/>
    <w:rsid w:val="00B47C24"/>
    <w:rsid w:val="00B52880"/>
    <w:rsid w:val="00B53C4B"/>
    <w:rsid w:val="00B629AC"/>
    <w:rsid w:val="00B6369C"/>
    <w:rsid w:val="00B655EB"/>
    <w:rsid w:val="00B659B5"/>
    <w:rsid w:val="00B763D6"/>
    <w:rsid w:val="00B80105"/>
    <w:rsid w:val="00B81988"/>
    <w:rsid w:val="00B849F2"/>
    <w:rsid w:val="00B95931"/>
    <w:rsid w:val="00B96702"/>
    <w:rsid w:val="00B96C13"/>
    <w:rsid w:val="00BA00CA"/>
    <w:rsid w:val="00BA6F27"/>
    <w:rsid w:val="00BB05CC"/>
    <w:rsid w:val="00BC1B29"/>
    <w:rsid w:val="00BC2663"/>
    <w:rsid w:val="00BD1160"/>
    <w:rsid w:val="00BD22F9"/>
    <w:rsid w:val="00BD558E"/>
    <w:rsid w:val="00BE0655"/>
    <w:rsid w:val="00BE2A28"/>
    <w:rsid w:val="00BE4D26"/>
    <w:rsid w:val="00BE4DC2"/>
    <w:rsid w:val="00BE5B9E"/>
    <w:rsid w:val="00BE7901"/>
    <w:rsid w:val="00BF087A"/>
    <w:rsid w:val="00BF48D4"/>
    <w:rsid w:val="00BF4CD3"/>
    <w:rsid w:val="00C01A3A"/>
    <w:rsid w:val="00C01DD2"/>
    <w:rsid w:val="00C05269"/>
    <w:rsid w:val="00C06E58"/>
    <w:rsid w:val="00C163E7"/>
    <w:rsid w:val="00C238D3"/>
    <w:rsid w:val="00C2603B"/>
    <w:rsid w:val="00C325A1"/>
    <w:rsid w:val="00C34C31"/>
    <w:rsid w:val="00C34E71"/>
    <w:rsid w:val="00C367A9"/>
    <w:rsid w:val="00C369D7"/>
    <w:rsid w:val="00C37BCB"/>
    <w:rsid w:val="00C42303"/>
    <w:rsid w:val="00C4299A"/>
    <w:rsid w:val="00C4725F"/>
    <w:rsid w:val="00C5228C"/>
    <w:rsid w:val="00C52742"/>
    <w:rsid w:val="00C53CBA"/>
    <w:rsid w:val="00C53F9F"/>
    <w:rsid w:val="00C55FEE"/>
    <w:rsid w:val="00C57459"/>
    <w:rsid w:val="00C57CE4"/>
    <w:rsid w:val="00C6154F"/>
    <w:rsid w:val="00C63450"/>
    <w:rsid w:val="00C724BC"/>
    <w:rsid w:val="00C772EE"/>
    <w:rsid w:val="00C83C55"/>
    <w:rsid w:val="00C84F83"/>
    <w:rsid w:val="00C90A00"/>
    <w:rsid w:val="00C96D94"/>
    <w:rsid w:val="00C97FC3"/>
    <w:rsid w:val="00CA02C3"/>
    <w:rsid w:val="00CA0601"/>
    <w:rsid w:val="00CA06B6"/>
    <w:rsid w:val="00CA4044"/>
    <w:rsid w:val="00CA7592"/>
    <w:rsid w:val="00CB1606"/>
    <w:rsid w:val="00CB700B"/>
    <w:rsid w:val="00CC381E"/>
    <w:rsid w:val="00CC5AA1"/>
    <w:rsid w:val="00CD0238"/>
    <w:rsid w:val="00CD0245"/>
    <w:rsid w:val="00CD26B8"/>
    <w:rsid w:val="00CD498A"/>
    <w:rsid w:val="00CD771A"/>
    <w:rsid w:val="00CE1C7E"/>
    <w:rsid w:val="00CE418E"/>
    <w:rsid w:val="00CE768B"/>
    <w:rsid w:val="00CF062E"/>
    <w:rsid w:val="00CF14F3"/>
    <w:rsid w:val="00D0072F"/>
    <w:rsid w:val="00D026EC"/>
    <w:rsid w:val="00D04CA5"/>
    <w:rsid w:val="00D32CA1"/>
    <w:rsid w:val="00D343B7"/>
    <w:rsid w:val="00D35D3C"/>
    <w:rsid w:val="00D374F8"/>
    <w:rsid w:val="00D37D6F"/>
    <w:rsid w:val="00D413AD"/>
    <w:rsid w:val="00D41D51"/>
    <w:rsid w:val="00D42137"/>
    <w:rsid w:val="00D4532F"/>
    <w:rsid w:val="00D539D2"/>
    <w:rsid w:val="00D61265"/>
    <w:rsid w:val="00D62316"/>
    <w:rsid w:val="00D635E0"/>
    <w:rsid w:val="00D6466E"/>
    <w:rsid w:val="00D714C6"/>
    <w:rsid w:val="00D73494"/>
    <w:rsid w:val="00D73C22"/>
    <w:rsid w:val="00D73D3C"/>
    <w:rsid w:val="00D81B8E"/>
    <w:rsid w:val="00D90E0A"/>
    <w:rsid w:val="00D93B12"/>
    <w:rsid w:val="00D96983"/>
    <w:rsid w:val="00D9725F"/>
    <w:rsid w:val="00DA0534"/>
    <w:rsid w:val="00DA3DE7"/>
    <w:rsid w:val="00DA7A98"/>
    <w:rsid w:val="00DA7B19"/>
    <w:rsid w:val="00DB01A8"/>
    <w:rsid w:val="00DC2435"/>
    <w:rsid w:val="00DC68AF"/>
    <w:rsid w:val="00DD31A9"/>
    <w:rsid w:val="00DD3AF3"/>
    <w:rsid w:val="00DD5053"/>
    <w:rsid w:val="00DE323C"/>
    <w:rsid w:val="00DE5FDF"/>
    <w:rsid w:val="00DE7741"/>
    <w:rsid w:val="00DF076B"/>
    <w:rsid w:val="00E00713"/>
    <w:rsid w:val="00E04B1E"/>
    <w:rsid w:val="00E06128"/>
    <w:rsid w:val="00E148A9"/>
    <w:rsid w:val="00E2044F"/>
    <w:rsid w:val="00E21804"/>
    <w:rsid w:val="00E24350"/>
    <w:rsid w:val="00E243B0"/>
    <w:rsid w:val="00E25B32"/>
    <w:rsid w:val="00E25E0F"/>
    <w:rsid w:val="00E27D3A"/>
    <w:rsid w:val="00E317ED"/>
    <w:rsid w:val="00E3328D"/>
    <w:rsid w:val="00E37B4A"/>
    <w:rsid w:val="00E43A64"/>
    <w:rsid w:val="00E46518"/>
    <w:rsid w:val="00E557E3"/>
    <w:rsid w:val="00E57921"/>
    <w:rsid w:val="00E6344E"/>
    <w:rsid w:val="00E6422D"/>
    <w:rsid w:val="00E67A82"/>
    <w:rsid w:val="00E70720"/>
    <w:rsid w:val="00E73369"/>
    <w:rsid w:val="00E7493D"/>
    <w:rsid w:val="00E76A4B"/>
    <w:rsid w:val="00E849DB"/>
    <w:rsid w:val="00E951DB"/>
    <w:rsid w:val="00EA4DE7"/>
    <w:rsid w:val="00EB1CE3"/>
    <w:rsid w:val="00EB57A8"/>
    <w:rsid w:val="00ED21F2"/>
    <w:rsid w:val="00ED3611"/>
    <w:rsid w:val="00ED6710"/>
    <w:rsid w:val="00EE20C0"/>
    <w:rsid w:val="00EF549B"/>
    <w:rsid w:val="00F00751"/>
    <w:rsid w:val="00F02B88"/>
    <w:rsid w:val="00F03B75"/>
    <w:rsid w:val="00F05D9C"/>
    <w:rsid w:val="00F12621"/>
    <w:rsid w:val="00F23193"/>
    <w:rsid w:val="00F23D04"/>
    <w:rsid w:val="00F26821"/>
    <w:rsid w:val="00F2705B"/>
    <w:rsid w:val="00F36133"/>
    <w:rsid w:val="00F4085F"/>
    <w:rsid w:val="00F42736"/>
    <w:rsid w:val="00F549E2"/>
    <w:rsid w:val="00F56775"/>
    <w:rsid w:val="00F63CAA"/>
    <w:rsid w:val="00F6618A"/>
    <w:rsid w:val="00F7034D"/>
    <w:rsid w:val="00F710DB"/>
    <w:rsid w:val="00F74993"/>
    <w:rsid w:val="00F818FC"/>
    <w:rsid w:val="00F81B48"/>
    <w:rsid w:val="00F87B3A"/>
    <w:rsid w:val="00F9016A"/>
    <w:rsid w:val="00F9352D"/>
    <w:rsid w:val="00F93B42"/>
    <w:rsid w:val="00F95144"/>
    <w:rsid w:val="00F95C6F"/>
    <w:rsid w:val="00F9740C"/>
    <w:rsid w:val="00FA4B47"/>
    <w:rsid w:val="00FA63B0"/>
    <w:rsid w:val="00FA6BA2"/>
    <w:rsid w:val="00FB0F31"/>
    <w:rsid w:val="00FB1403"/>
    <w:rsid w:val="00FB3DF1"/>
    <w:rsid w:val="00FB3E3C"/>
    <w:rsid w:val="00FB640F"/>
    <w:rsid w:val="00FC09D3"/>
    <w:rsid w:val="00FC14C3"/>
    <w:rsid w:val="00FC270D"/>
    <w:rsid w:val="00FC2D61"/>
    <w:rsid w:val="00FC5C81"/>
    <w:rsid w:val="00FD00ED"/>
    <w:rsid w:val="00FD24B5"/>
    <w:rsid w:val="00FD2B02"/>
    <w:rsid w:val="00FD3B16"/>
    <w:rsid w:val="00FD4DB3"/>
    <w:rsid w:val="00FF0117"/>
    <w:rsid w:val="00FF0D0F"/>
    <w:rsid w:val="00FF2818"/>
    <w:rsid w:val="00FF53AE"/>
    <w:rsid w:val="00FF5495"/>
    <w:rsid w:val="00FF5CD5"/>
    <w:rsid w:val="00FF79A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14:docId w14:val="6F4FC5AF"/>
  <w15:docId w15:val="{92B83353-AD08-4BC1-A355-EB8E6BD1B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19" w:defSemiHidden="0" w:defUnhideWhenUsed="0" w:defQFormat="0" w:count="376">
    <w:lsdException w:name="Normal" w:uiPriority="4" w:qFormat="1"/>
    <w:lsdException w:name="heading 1" w:uiPriority="1" w:qFormat="1"/>
    <w:lsdException w:name="heading 2" w:semiHidden="1" w:uiPriority="1" w:unhideWhenUsed="1" w:qFormat="1"/>
    <w:lsdException w:name="heading 3" w:semiHidden="1" w:uiPriority="2"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lsdException w:name="index 3" w:semiHidden="1"/>
    <w:lsdException w:name="index 4" w:semiHidden="1"/>
    <w:lsdException w:name="index 5" w:semiHidden="1"/>
    <w:lsdException w:name="index 6" w:semiHidden="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qFormat="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lsdException w:name="List Number 3" w:semiHidden="1" w:unhideWhenUsed="1"/>
    <w:lsdException w:name="List Number 4" w:semiHidden="1" w:unhideWhenUsed="1"/>
    <w:lsdException w:name="List Number 5" w:semiHidden="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lsdException w:name="Block Text" w:semiHidden="1"/>
    <w:lsdException w:name="Hyperlink" w:semiHidden="1"/>
    <w:lsdException w:name="FollowedHyperlink" w:semiHidden="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iPriority="0" w:unhideWhenUsed="1"/>
    <w:lsdException w:name="Outline List 1" w:semiHidden="1" w:uiPriority="0" w:unhideWhenUsed="1"/>
    <w:lsdException w:name="Outline List 2" w:semiHidden="1" w:uiPriority="0" w:unhideWhenUsed="1"/>
    <w:lsdException w:name="Outline List 3" w:semiHidden="1" w:uiPriority="0"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unhideWhenUsed="1"/>
    <w:lsdException w:name="Table Grid" w:uiPriority="59"/>
    <w:lsdException w:name="Table Theme" w:semiHidden="1" w:uiPriority="0" w:unhideWhenUsed="1"/>
    <w:lsdException w:name="Placeholder Text" w:semiHidden="1" w:uiPriority="99"/>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liases w:val="~BodyText"/>
    <w:uiPriority w:val="4"/>
    <w:qFormat/>
    <w:rsid w:val="00BA6F27"/>
    <w:pPr>
      <w:spacing w:line="260" w:lineRule="atLeast"/>
    </w:pPr>
    <w:rPr>
      <w:rFonts w:ascii="Arial" w:hAnsi="Arial"/>
      <w:sz w:val="22"/>
      <w:szCs w:val="24"/>
    </w:rPr>
  </w:style>
  <w:style w:type="paragraph" w:styleId="Heading1">
    <w:name w:val="heading 1"/>
    <w:aliases w:val="~Title"/>
    <w:basedOn w:val="Normal"/>
    <w:next w:val="Heading2"/>
    <w:link w:val="Heading1Char"/>
    <w:qFormat/>
    <w:rsid w:val="00AB0518"/>
    <w:pPr>
      <w:pageBreakBefore/>
      <w:spacing w:line="680" w:lineRule="atLeast"/>
      <w:outlineLvl w:val="0"/>
    </w:pPr>
    <w:rPr>
      <w:rFonts w:eastAsiaTheme="majorEastAsia" w:cstheme="majorBidi"/>
      <w:bCs/>
      <w:sz w:val="64"/>
      <w:szCs w:val="28"/>
    </w:rPr>
  </w:style>
  <w:style w:type="paragraph" w:styleId="Heading2">
    <w:name w:val="heading 2"/>
    <w:aliases w:val="~Subtitle"/>
    <w:basedOn w:val="Normal"/>
    <w:next w:val="Normal"/>
    <w:link w:val="Heading2Char"/>
    <w:uiPriority w:val="1"/>
    <w:qFormat/>
    <w:rsid w:val="00B438DF"/>
    <w:pPr>
      <w:pBdr>
        <w:bottom w:val="single" w:sz="24" w:space="3" w:color="auto"/>
      </w:pBdr>
      <w:tabs>
        <w:tab w:val="left" w:pos="0"/>
      </w:tabs>
      <w:spacing w:line="320" w:lineRule="atLeast"/>
      <w:ind w:left="-1134" w:firstLine="1134"/>
      <w:outlineLvl w:val="1"/>
    </w:pPr>
    <w:rPr>
      <w:rFonts w:eastAsiaTheme="majorEastAsia" w:cstheme="majorBidi"/>
      <w:bCs/>
      <w:sz w:val="32"/>
      <w:szCs w:val="26"/>
    </w:rPr>
  </w:style>
  <w:style w:type="paragraph" w:styleId="Heading3">
    <w:name w:val="heading 3"/>
    <w:aliases w:val="~Sectionhead"/>
    <w:basedOn w:val="Normal"/>
    <w:next w:val="Normal"/>
    <w:link w:val="Heading3Char"/>
    <w:uiPriority w:val="2"/>
    <w:qFormat/>
    <w:rsid w:val="00A961B6"/>
    <w:pPr>
      <w:keepNext/>
      <w:keepLines/>
      <w:spacing w:after="240"/>
      <w:outlineLvl w:val="2"/>
    </w:pPr>
    <w:rPr>
      <w:rFonts w:eastAsiaTheme="majorEastAsia" w:cstheme="majorBidi"/>
      <w:b/>
      <w:bCs/>
    </w:rPr>
  </w:style>
  <w:style w:type="paragraph" w:styleId="Heading4">
    <w:name w:val="heading 4"/>
    <w:aliases w:val="~Bodyhead"/>
    <w:basedOn w:val="Normal"/>
    <w:next w:val="Normal"/>
    <w:link w:val="Heading4Char"/>
    <w:uiPriority w:val="3"/>
    <w:qFormat/>
    <w:rsid w:val="00AB0518"/>
    <w:pPr>
      <w:keepNext/>
      <w:keepLines/>
      <w:outlineLvl w:val="3"/>
    </w:pPr>
    <w:rPr>
      <w:rFonts w:ascii="Arial Bold" w:eastAsiaTheme="majorEastAsia" w:hAnsi="Arial Bold" w:cstheme="majorBidi"/>
      <w:b/>
      <w:bCs/>
      <w:iCs/>
    </w:rPr>
  </w:style>
  <w:style w:type="paragraph" w:styleId="Heading5">
    <w:name w:val="heading 5"/>
    <w:basedOn w:val="Normal"/>
    <w:next w:val="Normal"/>
    <w:link w:val="Heading5Char"/>
    <w:uiPriority w:val="9"/>
    <w:semiHidden/>
    <w:qFormat/>
    <w:rsid w:val="001D7CB9"/>
    <w:pPr>
      <w:keepNext/>
      <w:keepLines/>
      <w:spacing w:before="200" w:line="260" w:lineRule="exact"/>
      <w:ind w:left="1008" w:hanging="1008"/>
      <w:outlineLvl w:val="4"/>
    </w:pPr>
    <w:rPr>
      <w:rFonts w:asciiTheme="majorHAnsi" w:eastAsiaTheme="majorEastAsia" w:hAnsiTheme="majorHAnsi" w:cstheme="majorBidi"/>
      <w:color w:val="243F60" w:themeColor="accent1" w:themeShade="7F"/>
      <w:lang w:eastAsia="en-US"/>
    </w:rPr>
  </w:style>
  <w:style w:type="paragraph" w:styleId="Heading6">
    <w:name w:val="heading 6"/>
    <w:basedOn w:val="Normal"/>
    <w:next w:val="Normal"/>
    <w:link w:val="Heading6Char"/>
    <w:uiPriority w:val="9"/>
    <w:semiHidden/>
    <w:qFormat/>
    <w:rsid w:val="001D7CB9"/>
    <w:pPr>
      <w:keepNext/>
      <w:keepLines/>
      <w:spacing w:before="200" w:line="260" w:lineRule="exact"/>
      <w:ind w:left="1152" w:hanging="1152"/>
      <w:outlineLvl w:val="5"/>
    </w:pPr>
    <w:rPr>
      <w:rFonts w:asciiTheme="majorHAnsi" w:eastAsiaTheme="majorEastAsia" w:hAnsiTheme="majorHAnsi" w:cstheme="majorBidi"/>
      <w:i/>
      <w:iCs/>
      <w:color w:val="243F60" w:themeColor="accent1" w:themeShade="7F"/>
      <w:lang w:eastAsia="en-US"/>
    </w:rPr>
  </w:style>
  <w:style w:type="paragraph" w:styleId="Heading7">
    <w:name w:val="heading 7"/>
    <w:basedOn w:val="Normal"/>
    <w:next w:val="Normal"/>
    <w:link w:val="Heading7Char"/>
    <w:uiPriority w:val="9"/>
    <w:semiHidden/>
    <w:qFormat/>
    <w:rsid w:val="001D7CB9"/>
    <w:pPr>
      <w:keepNext/>
      <w:keepLines/>
      <w:spacing w:before="200" w:line="260" w:lineRule="exact"/>
      <w:ind w:left="1296" w:hanging="1296"/>
      <w:outlineLvl w:val="6"/>
    </w:pPr>
    <w:rPr>
      <w:rFonts w:asciiTheme="majorHAnsi" w:eastAsiaTheme="majorEastAsia" w:hAnsiTheme="majorHAnsi" w:cstheme="majorBidi"/>
      <w:i/>
      <w:iCs/>
      <w:color w:val="404040" w:themeColor="text1" w:themeTint="BF"/>
      <w:lang w:eastAsia="en-US"/>
    </w:rPr>
  </w:style>
  <w:style w:type="paragraph" w:styleId="Heading8">
    <w:name w:val="heading 8"/>
    <w:basedOn w:val="Normal"/>
    <w:next w:val="Normal"/>
    <w:link w:val="Heading8Char"/>
    <w:uiPriority w:val="9"/>
    <w:semiHidden/>
    <w:qFormat/>
    <w:rsid w:val="001D7CB9"/>
    <w:pPr>
      <w:keepNext/>
      <w:keepLines/>
      <w:spacing w:before="200" w:line="260" w:lineRule="exact"/>
      <w:ind w:left="1440" w:hanging="1440"/>
      <w:outlineLvl w:val="7"/>
    </w:pPr>
    <w:rPr>
      <w:rFonts w:asciiTheme="majorHAnsi" w:eastAsiaTheme="majorEastAsia" w:hAnsiTheme="majorHAnsi" w:cstheme="majorBidi"/>
      <w:color w:val="404040" w:themeColor="text1" w:themeTint="BF"/>
      <w:sz w:val="20"/>
      <w:szCs w:val="20"/>
      <w:lang w:eastAsia="en-US"/>
    </w:rPr>
  </w:style>
  <w:style w:type="paragraph" w:styleId="Heading9">
    <w:name w:val="heading 9"/>
    <w:basedOn w:val="Normal"/>
    <w:next w:val="Normal"/>
    <w:link w:val="Heading9Char"/>
    <w:uiPriority w:val="9"/>
    <w:semiHidden/>
    <w:qFormat/>
    <w:rsid w:val="001D7CB9"/>
    <w:pPr>
      <w:keepNext/>
      <w:keepLines/>
      <w:spacing w:before="200" w:line="260" w:lineRule="exact"/>
      <w:ind w:left="1584" w:hanging="1584"/>
      <w:outlineLvl w:val="8"/>
    </w:pPr>
    <w:rPr>
      <w:rFonts w:asciiTheme="majorHAnsi" w:eastAsiaTheme="majorEastAsia" w:hAnsiTheme="majorHAnsi" w:cstheme="majorBidi"/>
      <w:i/>
      <w:iCs/>
      <w:color w:val="404040" w:themeColor="text1" w:themeTint="BF"/>
      <w:sz w:val="20"/>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9A43A2"/>
    <w:pPr>
      <w:tabs>
        <w:tab w:val="center" w:pos="4153"/>
        <w:tab w:val="right" w:pos="8306"/>
      </w:tabs>
    </w:pPr>
  </w:style>
  <w:style w:type="paragraph" w:styleId="Footer">
    <w:name w:val="footer"/>
    <w:basedOn w:val="Normal"/>
    <w:uiPriority w:val="19"/>
    <w:semiHidden/>
    <w:rsid w:val="007B190F"/>
    <w:pPr>
      <w:tabs>
        <w:tab w:val="center" w:pos="4820"/>
        <w:tab w:val="right" w:pos="9639"/>
      </w:tabs>
      <w:spacing w:line="220" w:lineRule="atLeast"/>
    </w:pPr>
    <w:rPr>
      <w:sz w:val="18"/>
    </w:rPr>
  </w:style>
  <w:style w:type="paragraph" w:customStyle="1" w:styleId="Confidential">
    <w:name w:val="~Confidential"/>
    <w:basedOn w:val="Normal"/>
    <w:uiPriority w:val="19"/>
    <w:semiHidden/>
    <w:rsid w:val="00C57CE4"/>
    <w:pPr>
      <w:framePr w:hSpace="181" w:vSpace="1701" w:wrap="around" w:vAnchor="page" w:hAnchor="text" w:y="2949"/>
      <w:spacing w:line="216" w:lineRule="auto"/>
    </w:pPr>
    <w:rPr>
      <w:b/>
    </w:rPr>
  </w:style>
  <w:style w:type="paragraph" w:customStyle="1" w:styleId="CompanyAddress">
    <w:name w:val="~CompanyAddress"/>
    <w:basedOn w:val="Normal"/>
    <w:uiPriority w:val="19"/>
    <w:semiHidden/>
    <w:qFormat/>
    <w:rsid w:val="007123C6"/>
    <w:pPr>
      <w:spacing w:line="220" w:lineRule="atLeast"/>
    </w:pPr>
    <w:rPr>
      <w:rFonts w:ascii="AQA Chevin Pro Medium" w:hAnsi="AQA Chevin Pro Medium"/>
      <w:color w:val="000000"/>
      <w:sz w:val="18"/>
    </w:rPr>
  </w:style>
  <w:style w:type="paragraph" w:customStyle="1" w:styleId="Footer0">
    <w:name w:val="~Footer"/>
    <w:basedOn w:val="Normal"/>
    <w:uiPriority w:val="19"/>
    <w:semiHidden/>
    <w:rsid w:val="00CA0601"/>
    <w:pPr>
      <w:spacing w:line="180" w:lineRule="atLeast"/>
    </w:pPr>
    <w:rPr>
      <w:rFonts w:ascii="AQA Chevin Pro Light" w:hAnsi="AQA Chevin Pro Light"/>
      <w:color w:val="000000"/>
      <w:sz w:val="16"/>
      <w:szCs w:val="16"/>
    </w:rPr>
  </w:style>
  <w:style w:type="paragraph" w:styleId="BalloonText">
    <w:name w:val="Balloon Text"/>
    <w:basedOn w:val="Normal"/>
    <w:link w:val="BalloonTextChar"/>
    <w:uiPriority w:val="19"/>
    <w:semiHidden/>
    <w:rsid w:val="003D2974"/>
    <w:rPr>
      <w:rFonts w:ascii="Tahoma" w:hAnsi="Tahoma" w:cs="Tahoma"/>
      <w:sz w:val="16"/>
      <w:szCs w:val="16"/>
    </w:rPr>
  </w:style>
  <w:style w:type="character" w:customStyle="1" w:styleId="BalloonTextChar">
    <w:name w:val="Balloon Text Char"/>
    <w:basedOn w:val="DefaultParagraphFont"/>
    <w:link w:val="BalloonText"/>
    <w:uiPriority w:val="19"/>
    <w:semiHidden/>
    <w:rsid w:val="00DC68AF"/>
    <w:rPr>
      <w:rFonts w:ascii="Tahoma" w:hAnsi="Tahoma" w:cs="Tahoma"/>
      <w:sz w:val="16"/>
      <w:szCs w:val="16"/>
    </w:rPr>
  </w:style>
  <w:style w:type="paragraph" w:customStyle="1" w:styleId="Yours">
    <w:name w:val="~Yours"/>
    <w:basedOn w:val="Normal"/>
    <w:uiPriority w:val="19"/>
    <w:semiHidden/>
    <w:qFormat/>
    <w:rsid w:val="003D2974"/>
    <w:pPr>
      <w:spacing w:after="1080"/>
    </w:pPr>
  </w:style>
  <w:style w:type="paragraph" w:customStyle="1" w:styleId="CompanyAddressBold">
    <w:name w:val="~CompanyAddressBold"/>
    <w:basedOn w:val="CompanyAddress"/>
    <w:uiPriority w:val="19"/>
    <w:semiHidden/>
    <w:qFormat/>
    <w:rsid w:val="00861EEB"/>
    <w:pPr>
      <w:framePr w:hSpace="1134" w:wrap="around" w:vAnchor="page" w:hAnchor="page" w:x="8166" w:y="880"/>
    </w:pPr>
    <w:rPr>
      <w:b/>
    </w:rPr>
  </w:style>
  <w:style w:type="paragraph" w:customStyle="1" w:styleId="Bullet1">
    <w:name w:val="~Bullet1"/>
    <w:basedOn w:val="Normal"/>
    <w:uiPriority w:val="6"/>
    <w:qFormat/>
    <w:rsid w:val="00AB0518"/>
    <w:pPr>
      <w:numPr>
        <w:numId w:val="2"/>
      </w:numPr>
      <w:contextualSpacing/>
    </w:pPr>
  </w:style>
  <w:style w:type="numbering" w:customStyle="1" w:styleId="NumbLstBullet">
    <w:name w:val="NumbLstBullet"/>
    <w:uiPriority w:val="99"/>
    <w:rsid w:val="009C1378"/>
    <w:pPr>
      <w:numPr>
        <w:numId w:val="1"/>
      </w:numPr>
    </w:pPr>
  </w:style>
  <w:style w:type="character" w:customStyle="1" w:styleId="Heading4Char">
    <w:name w:val="Heading 4 Char"/>
    <w:aliases w:val="~Bodyhead Char"/>
    <w:basedOn w:val="DefaultParagraphFont"/>
    <w:link w:val="Heading4"/>
    <w:uiPriority w:val="3"/>
    <w:rsid w:val="003B58F8"/>
    <w:rPr>
      <w:rFonts w:ascii="Arial Bold" w:eastAsiaTheme="majorEastAsia" w:hAnsi="Arial Bold" w:cstheme="majorBidi"/>
      <w:b/>
      <w:bCs/>
      <w:iCs/>
      <w:sz w:val="22"/>
      <w:szCs w:val="24"/>
    </w:rPr>
  </w:style>
  <w:style w:type="character" w:customStyle="1" w:styleId="Heading3Char">
    <w:name w:val="Heading 3 Char"/>
    <w:aliases w:val="~Sectionhead Char"/>
    <w:basedOn w:val="DefaultParagraphFont"/>
    <w:link w:val="Heading3"/>
    <w:uiPriority w:val="2"/>
    <w:rsid w:val="00A961B6"/>
    <w:rPr>
      <w:rFonts w:ascii="Arial" w:eastAsiaTheme="majorEastAsia" w:hAnsi="Arial" w:cstheme="majorBidi"/>
      <w:b/>
      <w:bCs/>
      <w:sz w:val="22"/>
      <w:szCs w:val="24"/>
    </w:rPr>
  </w:style>
  <w:style w:type="character" w:customStyle="1" w:styleId="Heading1Char">
    <w:name w:val="Heading 1 Char"/>
    <w:aliases w:val="~Title Char"/>
    <w:basedOn w:val="DefaultParagraphFont"/>
    <w:link w:val="Heading1"/>
    <w:rsid w:val="003D17A6"/>
    <w:rPr>
      <w:rFonts w:ascii="Arial" w:eastAsiaTheme="majorEastAsia" w:hAnsi="Arial" w:cstheme="majorBidi"/>
      <w:bCs/>
      <w:sz w:val="64"/>
      <w:szCs w:val="28"/>
    </w:rPr>
  </w:style>
  <w:style w:type="character" w:customStyle="1" w:styleId="Heading2Char">
    <w:name w:val="Heading 2 Char"/>
    <w:aliases w:val="~Subtitle Char"/>
    <w:basedOn w:val="DefaultParagraphFont"/>
    <w:link w:val="Heading2"/>
    <w:uiPriority w:val="1"/>
    <w:rsid w:val="00B438DF"/>
    <w:rPr>
      <w:rFonts w:ascii="Arial" w:eastAsiaTheme="majorEastAsia" w:hAnsi="Arial" w:cstheme="majorBidi"/>
      <w:bCs/>
      <w:sz w:val="32"/>
      <w:szCs w:val="26"/>
    </w:rPr>
  </w:style>
  <w:style w:type="table" w:styleId="TableGrid">
    <w:name w:val="Table Grid"/>
    <w:basedOn w:val="TableNormal"/>
    <w:uiPriority w:val="59"/>
    <w:rsid w:val="005A18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uiPriority w:val="19"/>
    <w:semiHidden/>
    <w:qFormat/>
    <w:rsid w:val="00CA7592"/>
    <w:pPr>
      <w:spacing w:line="480" w:lineRule="atLeast"/>
      <w:contextualSpacing/>
    </w:pPr>
    <w:rPr>
      <w:rFonts w:eastAsiaTheme="majorEastAsia" w:cstheme="majorBidi"/>
      <w:color w:val="000000"/>
      <w:spacing w:val="5"/>
      <w:kern w:val="28"/>
      <w:sz w:val="44"/>
      <w:szCs w:val="52"/>
    </w:rPr>
  </w:style>
  <w:style w:type="character" w:customStyle="1" w:styleId="TitleChar">
    <w:name w:val="Title Char"/>
    <w:basedOn w:val="DefaultParagraphFont"/>
    <w:link w:val="Title"/>
    <w:uiPriority w:val="19"/>
    <w:semiHidden/>
    <w:rsid w:val="00CA7592"/>
    <w:rPr>
      <w:rFonts w:ascii="Arial" w:eastAsiaTheme="majorEastAsia" w:hAnsi="Arial" w:cstheme="majorBidi"/>
      <w:color w:val="000000"/>
      <w:spacing w:val="5"/>
      <w:kern w:val="28"/>
      <w:sz w:val="44"/>
      <w:szCs w:val="52"/>
    </w:rPr>
  </w:style>
  <w:style w:type="paragraph" w:customStyle="1" w:styleId="DocInfo">
    <w:name w:val="DocInfo"/>
    <w:basedOn w:val="Normal"/>
    <w:uiPriority w:val="19"/>
    <w:semiHidden/>
    <w:qFormat/>
    <w:rsid w:val="00AB0518"/>
    <w:pPr>
      <w:spacing w:line="240" w:lineRule="atLeast"/>
    </w:pPr>
    <w:rPr>
      <w:rFonts w:ascii="AQA Chevin Pro Light" w:hAnsi="AQA Chevin Pro Light"/>
      <w:sz w:val="18"/>
    </w:rPr>
  </w:style>
  <w:style w:type="paragraph" w:customStyle="1" w:styleId="Introduction">
    <w:name w:val="~Introduction"/>
    <w:basedOn w:val="Normal"/>
    <w:next w:val="LineThin"/>
    <w:uiPriority w:val="5"/>
    <w:qFormat/>
    <w:rsid w:val="00AB0518"/>
    <w:rPr>
      <w:rFonts w:ascii="Arial Bold" w:hAnsi="Arial Bold"/>
      <w:b/>
    </w:rPr>
  </w:style>
  <w:style w:type="character" w:customStyle="1" w:styleId="Heading5Char">
    <w:name w:val="Heading 5 Char"/>
    <w:basedOn w:val="DefaultParagraphFont"/>
    <w:link w:val="Heading5"/>
    <w:uiPriority w:val="9"/>
    <w:semiHidden/>
    <w:rsid w:val="002203FA"/>
    <w:rPr>
      <w:rFonts w:asciiTheme="majorHAnsi" w:eastAsiaTheme="majorEastAsia" w:hAnsiTheme="majorHAnsi" w:cstheme="majorBidi"/>
      <w:color w:val="243F60" w:themeColor="accent1" w:themeShade="7F"/>
      <w:sz w:val="22"/>
      <w:szCs w:val="24"/>
      <w:lang w:eastAsia="en-US"/>
    </w:rPr>
  </w:style>
  <w:style w:type="character" w:customStyle="1" w:styleId="Heading6Char">
    <w:name w:val="Heading 6 Char"/>
    <w:basedOn w:val="DefaultParagraphFont"/>
    <w:link w:val="Heading6"/>
    <w:uiPriority w:val="9"/>
    <w:semiHidden/>
    <w:rsid w:val="002203FA"/>
    <w:rPr>
      <w:rFonts w:asciiTheme="majorHAnsi" w:eastAsiaTheme="majorEastAsia" w:hAnsiTheme="majorHAnsi" w:cstheme="majorBidi"/>
      <w:i/>
      <w:iCs/>
      <w:color w:val="243F60" w:themeColor="accent1" w:themeShade="7F"/>
      <w:sz w:val="22"/>
      <w:szCs w:val="24"/>
      <w:lang w:eastAsia="en-US"/>
    </w:rPr>
  </w:style>
  <w:style w:type="character" w:customStyle="1" w:styleId="Heading7Char">
    <w:name w:val="Heading 7 Char"/>
    <w:basedOn w:val="DefaultParagraphFont"/>
    <w:link w:val="Heading7"/>
    <w:uiPriority w:val="9"/>
    <w:semiHidden/>
    <w:rsid w:val="002203FA"/>
    <w:rPr>
      <w:rFonts w:asciiTheme="majorHAnsi" w:eastAsiaTheme="majorEastAsia" w:hAnsiTheme="majorHAnsi" w:cstheme="majorBidi"/>
      <w:i/>
      <w:iCs/>
      <w:color w:val="404040" w:themeColor="text1" w:themeTint="BF"/>
      <w:sz w:val="22"/>
      <w:szCs w:val="24"/>
      <w:lang w:eastAsia="en-US"/>
    </w:rPr>
  </w:style>
  <w:style w:type="character" w:customStyle="1" w:styleId="Heading8Char">
    <w:name w:val="Heading 8 Char"/>
    <w:basedOn w:val="DefaultParagraphFont"/>
    <w:link w:val="Heading8"/>
    <w:uiPriority w:val="9"/>
    <w:semiHidden/>
    <w:rsid w:val="002203FA"/>
    <w:rPr>
      <w:rFonts w:asciiTheme="majorHAnsi" w:eastAsiaTheme="majorEastAsia" w:hAnsiTheme="majorHAnsi" w:cstheme="majorBidi"/>
      <w:color w:val="404040" w:themeColor="text1" w:themeTint="BF"/>
      <w:lang w:eastAsia="en-US"/>
    </w:rPr>
  </w:style>
  <w:style w:type="character" w:customStyle="1" w:styleId="Heading9Char">
    <w:name w:val="Heading 9 Char"/>
    <w:basedOn w:val="DefaultParagraphFont"/>
    <w:link w:val="Heading9"/>
    <w:uiPriority w:val="9"/>
    <w:semiHidden/>
    <w:rsid w:val="002203FA"/>
    <w:rPr>
      <w:rFonts w:asciiTheme="majorHAnsi" w:eastAsiaTheme="majorEastAsia" w:hAnsiTheme="majorHAnsi" w:cstheme="majorBidi"/>
      <w:i/>
      <w:iCs/>
      <w:color w:val="404040" w:themeColor="text1" w:themeTint="BF"/>
      <w:lang w:eastAsia="en-US"/>
    </w:rPr>
  </w:style>
  <w:style w:type="paragraph" w:customStyle="1" w:styleId="IndentedBodyText">
    <w:name w:val="~IndentedBodyText"/>
    <w:basedOn w:val="Normal"/>
    <w:uiPriority w:val="6"/>
    <w:qFormat/>
    <w:rsid w:val="00AB0518"/>
    <w:pPr>
      <w:spacing w:line="240" w:lineRule="auto"/>
      <w:ind w:left="284"/>
    </w:pPr>
  </w:style>
  <w:style w:type="paragraph" w:customStyle="1" w:styleId="BoldBodyText">
    <w:name w:val="~BoldBodyText"/>
    <w:basedOn w:val="Normal"/>
    <w:next w:val="Normal"/>
    <w:uiPriority w:val="5"/>
    <w:qFormat/>
    <w:rsid w:val="00AB0518"/>
    <w:pPr>
      <w:spacing w:line="240" w:lineRule="auto"/>
    </w:pPr>
    <w:rPr>
      <w:b/>
      <w:color w:val="000000" w:themeColor="text1"/>
    </w:rPr>
  </w:style>
  <w:style w:type="paragraph" w:customStyle="1" w:styleId="LineThin">
    <w:name w:val="~LineThin"/>
    <w:basedOn w:val="Normal"/>
    <w:next w:val="Normal"/>
    <w:uiPriority w:val="5"/>
    <w:qFormat/>
    <w:rsid w:val="00B438DF"/>
    <w:pPr>
      <w:pBdr>
        <w:top w:val="single" w:sz="4" w:space="1" w:color="auto"/>
      </w:pBdr>
      <w:spacing w:line="240" w:lineRule="auto"/>
      <w:ind w:left="-1134" w:right="28"/>
    </w:pPr>
    <w:rPr>
      <w:sz w:val="12"/>
    </w:rPr>
  </w:style>
  <w:style w:type="paragraph" w:customStyle="1" w:styleId="DocTitle">
    <w:name w:val="DocTitle"/>
    <w:basedOn w:val="Header"/>
    <w:uiPriority w:val="19"/>
    <w:semiHidden/>
    <w:qFormat/>
    <w:rsid w:val="000D10F8"/>
    <w:pPr>
      <w:spacing w:after="240" w:line="760" w:lineRule="atLeast"/>
    </w:pPr>
    <w:rPr>
      <w:rFonts w:ascii="AQA Chevin Pro Light" w:hAnsi="AQA Chevin Pro Light"/>
      <w:sz w:val="72"/>
    </w:rPr>
  </w:style>
  <w:style w:type="paragraph" w:customStyle="1" w:styleId="HeaderAQA">
    <w:name w:val="HeaderAQA"/>
    <w:basedOn w:val="Header"/>
    <w:uiPriority w:val="19"/>
    <w:semiHidden/>
    <w:qFormat/>
    <w:rsid w:val="00906356"/>
    <w:pPr>
      <w:spacing w:after="1200"/>
    </w:pPr>
  </w:style>
  <w:style w:type="paragraph" w:customStyle="1" w:styleId="FooterAQA">
    <w:name w:val="FooterAQA"/>
    <w:basedOn w:val="Normal"/>
    <w:uiPriority w:val="19"/>
    <w:semiHidden/>
    <w:qFormat/>
    <w:rsid w:val="00AB0518"/>
    <w:pPr>
      <w:framePr w:w="8505" w:h="198" w:hRule="exact" w:wrap="around" w:vAnchor="page" w:hAnchor="text" w:y="15679"/>
      <w:spacing w:line="220" w:lineRule="atLeast"/>
    </w:pPr>
    <w:rPr>
      <w:sz w:val="18"/>
    </w:rPr>
  </w:style>
  <w:style w:type="paragraph" w:customStyle="1" w:styleId="FooterISMS">
    <w:name w:val="FooterISMS"/>
    <w:basedOn w:val="FooterAQA"/>
    <w:uiPriority w:val="19"/>
    <w:semiHidden/>
    <w:qFormat/>
    <w:rsid w:val="00BF087A"/>
    <w:pPr>
      <w:framePr w:wrap="around" w:y="15650"/>
    </w:pPr>
  </w:style>
  <w:style w:type="paragraph" w:customStyle="1" w:styleId="FooterAQARef">
    <w:name w:val="FooterAQARef"/>
    <w:basedOn w:val="FooterAQA"/>
    <w:uiPriority w:val="19"/>
    <w:semiHidden/>
    <w:qFormat/>
    <w:rsid w:val="00002673"/>
    <w:pPr>
      <w:framePr w:w="0" w:hRule="auto" w:wrap="auto" w:vAnchor="margin" w:yAlign="inline"/>
    </w:pPr>
  </w:style>
  <w:style w:type="paragraph" w:customStyle="1" w:styleId="Quotation">
    <w:name w:val="~Quotation"/>
    <w:basedOn w:val="Normal"/>
    <w:next w:val="Normal"/>
    <w:uiPriority w:val="6"/>
    <w:qFormat/>
    <w:rsid w:val="00B438DF"/>
    <w:pPr>
      <w:ind w:left="85" w:hanging="85"/>
    </w:pPr>
    <w:rPr>
      <w:color w:val="777777"/>
    </w:rPr>
  </w:style>
  <w:style w:type="paragraph" w:customStyle="1" w:styleId="Caption">
    <w:name w:val="~Caption"/>
    <w:basedOn w:val="Normal"/>
    <w:next w:val="Normal"/>
    <w:uiPriority w:val="7"/>
    <w:qFormat/>
    <w:rsid w:val="00B438DF"/>
    <w:rPr>
      <w:i/>
      <w:color w:val="777777"/>
    </w:rPr>
  </w:style>
  <w:style w:type="character" w:styleId="PlaceholderText">
    <w:name w:val="Placeholder Text"/>
    <w:basedOn w:val="DefaultParagraphFont"/>
    <w:uiPriority w:val="99"/>
    <w:semiHidden/>
    <w:rsid w:val="006C1AF3"/>
    <w:rPr>
      <w:color w:val="808080"/>
    </w:rPr>
  </w:style>
  <w:style w:type="character" w:styleId="FollowedHyperlink">
    <w:name w:val="FollowedHyperlink"/>
    <w:basedOn w:val="DefaultParagraphFont"/>
    <w:uiPriority w:val="19"/>
    <w:semiHidden/>
    <w:rsid w:val="00B438DF"/>
    <w:rPr>
      <w:color w:val="777777"/>
      <w:u w:val="single"/>
    </w:rPr>
  </w:style>
  <w:style w:type="paragraph" w:styleId="ListParagraph">
    <w:name w:val="List Paragraph"/>
    <w:basedOn w:val="Normal"/>
    <w:uiPriority w:val="34"/>
    <w:semiHidden/>
    <w:qFormat/>
    <w:rsid w:val="00F05D9C"/>
    <w:pPr>
      <w:ind w:left="720"/>
      <w:contextualSpacing/>
    </w:pPr>
  </w:style>
  <w:style w:type="character" w:styleId="CommentReference">
    <w:name w:val="annotation reference"/>
    <w:basedOn w:val="DefaultParagraphFont"/>
    <w:uiPriority w:val="19"/>
    <w:semiHidden/>
    <w:unhideWhenUsed/>
    <w:rsid w:val="0055448F"/>
    <w:rPr>
      <w:sz w:val="16"/>
      <w:szCs w:val="16"/>
    </w:rPr>
  </w:style>
  <w:style w:type="paragraph" w:styleId="CommentText">
    <w:name w:val="annotation text"/>
    <w:basedOn w:val="Normal"/>
    <w:link w:val="CommentTextChar"/>
    <w:uiPriority w:val="19"/>
    <w:semiHidden/>
    <w:unhideWhenUsed/>
    <w:rsid w:val="0055448F"/>
    <w:pPr>
      <w:spacing w:line="240" w:lineRule="auto"/>
    </w:pPr>
    <w:rPr>
      <w:sz w:val="20"/>
      <w:szCs w:val="20"/>
    </w:rPr>
  </w:style>
  <w:style w:type="character" w:customStyle="1" w:styleId="CommentTextChar">
    <w:name w:val="Comment Text Char"/>
    <w:basedOn w:val="DefaultParagraphFont"/>
    <w:link w:val="CommentText"/>
    <w:uiPriority w:val="19"/>
    <w:semiHidden/>
    <w:rsid w:val="0055448F"/>
    <w:rPr>
      <w:rFonts w:ascii="Arial" w:hAnsi="Arial"/>
    </w:rPr>
  </w:style>
  <w:style w:type="paragraph" w:styleId="CommentSubject">
    <w:name w:val="annotation subject"/>
    <w:basedOn w:val="CommentText"/>
    <w:next w:val="CommentText"/>
    <w:link w:val="CommentSubjectChar"/>
    <w:uiPriority w:val="19"/>
    <w:semiHidden/>
    <w:unhideWhenUsed/>
    <w:rsid w:val="0055448F"/>
    <w:rPr>
      <w:b/>
      <w:bCs/>
    </w:rPr>
  </w:style>
  <w:style w:type="character" w:customStyle="1" w:styleId="CommentSubjectChar">
    <w:name w:val="Comment Subject Char"/>
    <w:basedOn w:val="CommentTextChar"/>
    <w:link w:val="CommentSubject"/>
    <w:uiPriority w:val="19"/>
    <w:semiHidden/>
    <w:rsid w:val="0055448F"/>
    <w:rPr>
      <w:rFonts w:ascii="Arial" w:hAnsi="Arial"/>
      <w:b/>
      <w:bCs/>
    </w:rPr>
  </w:style>
  <w:style w:type="character" w:styleId="Hyperlink">
    <w:name w:val="Hyperlink"/>
    <w:basedOn w:val="DefaultParagraphFont"/>
    <w:uiPriority w:val="19"/>
    <w:unhideWhenUsed/>
    <w:rsid w:val="00ED3611"/>
    <w:rPr>
      <w:color w:val="0000FF" w:themeColor="hyperlink"/>
      <w:u w:val="single"/>
    </w:rPr>
  </w:style>
  <w:style w:type="character" w:customStyle="1" w:styleId="HeaderChar">
    <w:name w:val="Header Char"/>
    <w:link w:val="Header"/>
    <w:rsid w:val="00104F94"/>
    <w:rPr>
      <w:rFonts w:ascii="Arial" w:hAnsi="Arial"/>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jewishlens.org" TargetMode="External"/><Relationship Id="rId13" Type="http://schemas.openxmlformats.org/officeDocument/2006/relationships/hyperlink" Target="http://www.bbc.co.uk/religion/religions/judaism"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hyperlink" Target="http://www.hatzola.org" TargetMode="External"/><Relationship Id="rId17" Type="http://schemas.openxmlformats.org/officeDocument/2006/relationships/hyperlink" Target="http://www.reformjudaism.org"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reformjudaism.org"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od.org.uk"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truetube.co.uk" TargetMode="External"/><Relationship Id="rId23" Type="http://schemas.openxmlformats.org/officeDocument/2006/relationships/footer" Target="footer3.xml"/><Relationship Id="rId10" Type="http://schemas.openxmlformats.org/officeDocument/2006/relationships/hyperlink" Target="http://www.bbc.co.uk/religion/religions/judaism"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www.bbc.co.uk/religion/religions/judaism" TargetMode="External"/><Relationship Id="rId14" Type="http://schemas.openxmlformats.org/officeDocument/2006/relationships/hyperlink" Target="http://www.reformjudaism.org" TargetMode="External"/><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Y:\Templates\AQA%20Templates\AQA%20portrait%20mono.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23C8DD1-688A-4FB2-A7D9-79E073D633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AQA portrait mono</Template>
  <TotalTime>1</TotalTime>
  <Pages>45</Pages>
  <Words>9480</Words>
  <Characters>50870</Characters>
  <Application>Microsoft Office Word</Application>
  <DocSecurity>0</DocSecurity>
  <Lines>423</Lines>
  <Paragraphs>120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60230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Christian Pountain</dc:creator>
  <cp:lastModifiedBy>Christian Pountain</cp:lastModifiedBy>
  <cp:revision>2</cp:revision>
  <cp:lastPrinted>2016-04-13T15:02:00Z</cp:lastPrinted>
  <dcterms:created xsi:type="dcterms:W3CDTF">2025-07-13T20:01:00Z</dcterms:created>
  <dcterms:modified xsi:type="dcterms:W3CDTF">2025-07-13T20:01:00Z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vt:lpwstr>1.0</vt:lpwstr>
  </property>
  <property fmtid="{D5CDD505-2E9C-101B-9397-08002B2CF9AE}" pid="3" name="Date">
    <vt:lpwstr>10 August 2012</vt:lpwstr>
  </property>
</Properties>
</file>